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765C25" w14:textId="61D4C7F2" w:rsidR="00DE7F71" w:rsidRPr="00F13442" w:rsidRDefault="00DE7F71"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BD6EB7">
        <w:rPr>
          <w:rFonts w:eastAsia="SimSun" w:cs="Arial"/>
          <w:b/>
          <w:noProof/>
          <w:sz w:val="22"/>
          <w:szCs w:val="22"/>
        </w:rPr>
        <w:t>2</w:t>
      </w:r>
      <w:r w:rsidR="00AA74EC" w:rsidRPr="00AA74EC">
        <w:rPr>
          <w:rFonts w:eastAsia="SimSun" w:cs="Arial"/>
          <w:b/>
          <w:noProof/>
          <w:sz w:val="22"/>
          <w:szCs w:val="22"/>
          <w:lang w:eastAsia="zh-CN"/>
        </w:rPr>
        <w:t xml:space="preserve"> </w:t>
      </w:r>
      <w:r w:rsidR="00085261" w:rsidRPr="00085261">
        <w:rPr>
          <w:rFonts w:eastAsia="SimSun" w:cs="Arial"/>
          <w:b/>
          <w:noProof/>
          <w:sz w:val="22"/>
          <w:szCs w:val="22"/>
          <w:lang w:eastAsia="zh-CN"/>
        </w:rPr>
        <w:t>Meeting #11</w:t>
      </w:r>
      <w:r w:rsidR="00E64FF2">
        <w:rPr>
          <w:rFonts w:eastAsia="SimSun" w:cs="Arial"/>
          <w:b/>
          <w:noProof/>
          <w:sz w:val="22"/>
          <w:szCs w:val="22"/>
          <w:lang w:eastAsia="zh-CN"/>
        </w:rPr>
        <w:t>3</w:t>
      </w:r>
      <w:r w:rsidR="00085261" w:rsidRPr="00085261">
        <w:rPr>
          <w:rFonts w:eastAsia="SimSun" w:cs="Arial"/>
          <w:b/>
          <w:noProof/>
          <w:sz w:val="22"/>
          <w:szCs w:val="22"/>
          <w:lang w:eastAsia="zh-CN"/>
        </w:rPr>
        <w:t xml:space="preserve"> electronic</w:t>
      </w:r>
      <w:r w:rsidR="002E0BDB">
        <w:rPr>
          <w:rFonts w:eastAsia="SimSun" w:cs="Arial"/>
          <w:b/>
          <w:noProof/>
          <w:sz w:val="22"/>
          <w:szCs w:val="22"/>
          <w:lang w:eastAsia="zh-CN"/>
        </w:rPr>
        <w:t xml:space="preserve"> bis</w:t>
      </w:r>
      <w:r w:rsidR="005150DC" w:rsidRPr="00F13442">
        <w:rPr>
          <w:rFonts w:eastAsia="SimSun" w:cs="Arial"/>
          <w:b/>
          <w:noProof/>
          <w:sz w:val="22"/>
          <w:szCs w:val="22"/>
          <w:lang w:eastAsia="zh-CN"/>
        </w:rPr>
        <w:tab/>
      </w:r>
      <w:r w:rsidR="00232B1C" w:rsidRPr="00D52B34">
        <w:rPr>
          <w:rFonts w:eastAsia="SimSun" w:cs="Arial"/>
          <w:b/>
          <w:noProof/>
          <w:sz w:val="22"/>
          <w:szCs w:val="22"/>
        </w:rPr>
        <w:t>R</w:t>
      </w:r>
      <w:r w:rsidR="00BD6EB7" w:rsidRPr="00D52B34">
        <w:rPr>
          <w:rFonts w:eastAsia="SimSun" w:cs="Arial"/>
          <w:b/>
          <w:noProof/>
          <w:sz w:val="22"/>
          <w:szCs w:val="22"/>
        </w:rPr>
        <w:t>2</w:t>
      </w:r>
      <w:r w:rsidR="00232B1C" w:rsidRPr="00D52B34">
        <w:rPr>
          <w:rFonts w:eastAsia="SimSun" w:cs="Arial"/>
          <w:b/>
          <w:noProof/>
          <w:sz w:val="22"/>
          <w:szCs w:val="22"/>
        </w:rPr>
        <w:t>-</w:t>
      </w:r>
      <w:r w:rsidR="00DE0B73" w:rsidRPr="00DE0B73">
        <w:rPr>
          <w:rFonts w:eastAsia="SimSun" w:cs="Arial"/>
          <w:b/>
          <w:noProof/>
          <w:sz w:val="22"/>
          <w:szCs w:val="22"/>
        </w:rPr>
        <w:t>2104152</w:t>
      </w:r>
      <w:r w:rsidR="00DF7646" w:rsidRPr="00F13442">
        <w:rPr>
          <w:rFonts w:eastAsia="SimSun" w:cs="Arial"/>
          <w:b/>
          <w:noProof/>
          <w:sz w:val="22"/>
          <w:szCs w:val="22"/>
        </w:rPr>
        <w:tab/>
      </w:r>
    </w:p>
    <w:p w14:paraId="08B9D8C7" w14:textId="26714167" w:rsidR="000E09A0" w:rsidRPr="00F13442" w:rsidRDefault="00432D70" w:rsidP="002D2831">
      <w:pPr>
        <w:pStyle w:val="CRCoverPage"/>
        <w:tabs>
          <w:tab w:val="right" w:pos="9000"/>
        </w:tabs>
        <w:spacing w:after="0"/>
        <w:rPr>
          <w:rFonts w:eastAsia="SimSun" w:cs="Arial"/>
          <w:b/>
          <w:noProof/>
          <w:sz w:val="22"/>
          <w:szCs w:val="22"/>
          <w:lang w:eastAsia="zh-CN"/>
        </w:rPr>
      </w:pPr>
      <w:r w:rsidRPr="00432D70">
        <w:rPr>
          <w:rFonts w:eastAsia="SimSun" w:cs="Arial"/>
          <w:b/>
          <w:noProof/>
          <w:sz w:val="22"/>
          <w:szCs w:val="22"/>
          <w:lang w:eastAsia="zh-CN"/>
        </w:rPr>
        <w:t xml:space="preserve">Online, </w:t>
      </w:r>
      <w:r w:rsidR="002E0BDB" w:rsidRPr="00ED688E">
        <w:rPr>
          <w:rFonts w:eastAsia="SimSun" w:cs="Arial"/>
          <w:b/>
          <w:noProof/>
          <w:sz w:val="22"/>
          <w:szCs w:val="22"/>
          <w:lang w:eastAsia="zh-CN"/>
        </w:rPr>
        <w:t>April 12 – April 20, 2021</w:t>
      </w:r>
      <w:r w:rsidR="00F41799">
        <w:rPr>
          <w:rFonts w:eastAsia="SimSun" w:cs="Arial"/>
          <w:b/>
          <w:noProof/>
          <w:sz w:val="22"/>
          <w:szCs w:val="22"/>
          <w:lang w:eastAsia="zh-CN"/>
        </w:rPr>
        <w:tab/>
      </w:r>
      <w:r w:rsidR="0072287C" w:rsidRPr="0072287C">
        <w:rPr>
          <w:rFonts w:eastAsia="SimSun" w:cs="Arial"/>
          <w:b/>
          <w:i/>
          <w:iCs/>
          <w:noProof/>
          <w:sz w:val="18"/>
          <w:szCs w:val="18"/>
          <w:lang w:eastAsia="zh-CN"/>
        </w:rPr>
        <w:t xml:space="preserve">Revision </w:t>
      </w:r>
      <w:r w:rsidR="0072287C" w:rsidRPr="0072287C">
        <w:rPr>
          <w:rFonts w:eastAsia="SimSun" w:cs="Arial"/>
          <w:b/>
          <w:i/>
          <w:iCs/>
          <w:noProof/>
          <w:sz w:val="18"/>
          <w:szCs w:val="18"/>
        </w:rPr>
        <w:t>R2-</w:t>
      </w:r>
      <w:r w:rsidR="002E0BDB" w:rsidRPr="002E0BDB">
        <w:rPr>
          <w:rFonts w:eastAsia="SimSun" w:cs="Arial"/>
          <w:b/>
          <w:i/>
          <w:iCs/>
          <w:noProof/>
          <w:sz w:val="18"/>
          <w:szCs w:val="18"/>
        </w:rPr>
        <w:t>2101798</w:t>
      </w:r>
      <w:r w:rsidR="002D2831">
        <w:rPr>
          <w:rFonts w:eastAsia="SimSun" w:cs="Arial"/>
          <w:b/>
          <w:noProof/>
          <w:sz w:val="22"/>
          <w:szCs w:val="22"/>
          <w:lang w:eastAsia="zh-CN"/>
        </w:rPr>
        <w:tab/>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SimSun"/>
          <w:b/>
          <w:sz w:val="24"/>
          <w:lang w:eastAsia="zh-CN"/>
        </w:rPr>
      </w:pPr>
    </w:p>
    <w:p w14:paraId="59E8B950" w14:textId="02180C4C"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00AD2DDA" w:rsidRPr="00DA0712">
        <w:rPr>
          <w:rFonts w:ascii="Arial" w:hAnsi="Arial" w:cs="Arial"/>
          <w:b/>
          <w:bCs/>
          <w:caps/>
          <w:sz w:val="24"/>
          <w:szCs w:val="24"/>
          <w:shd w:val="clear" w:color="auto" w:fill="FFFFFF"/>
        </w:rPr>
        <w:t>F</w:t>
      </w:r>
      <w:r w:rsidR="00AD2DDA" w:rsidRPr="00DA0712">
        <w:rPr>
          <w:rFonts w:ascii="Arial" w:hAnsi="Arial" w:cs="Arial"/>
          <w:b/>
          <w:bCs/>
          <w:smallCaps/>
          <w:sz w:val="24"/>
          <w:szCs w:val="24"/>
          <w:shd w:val="clear" w:color="auto" w:fill="FFFFFF"/>
        </w:rPr>
        <w:t>uturewei</w:t>
      </w:r>
    </w:p>
    <w:p w14:paraId="1E960E34" w14:textId="249D0623" w:rsidR="0034175A" w:rsidRPr="00F13442" w:rsidRDefault="0034175A" w:rsidP="00085261">
      <w:pPr>
        <w:tabs>
          <w:tab w:val="left" w:pos="1985"/>
        </w:tabs>
        <w:overflowPunct w:val="0"/>
        <w:autoSpaceDE w:val="0"/>
        <w:autoSpaceDN w:val="0"/>
        <w:adjustRightInd w:val="0"/>
        <w:ind w:left="1980" w:hanging="1980"/>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D34EE3" w:rsidRPr="00D34EE3">
        <w:rPr>
          <w:rFonts w:ascii="Arial" w:eastAsia="Times New Roman" w:hAnsi="Arial" w:cs="Arial"/>
          <w:bCs/>
        </w:rPr>
        <w:t>RAN2 impacts of</w:t>
      </w:r>
      <w:r w:rsidR="00D34EE3">
        <w:rPr>
          <w:rFonts w:ascii="Arial" w:eastAsia="Times New Roman" w:hAnsi="Arial" w:cs="Arial"/>
          <w:b/>
        </w:rPr>
        <w:t xml:space="preserve"> </w:t>
      </w:r>
      <w:r w:rsidR="00D34EE3" w:rsidRPr="00D34EE3">
        <w:rPr>
          <w:rFonts w:ascii="Arial" w:eastAsia="SimSun" w:hAnsi="Arial" w:cs="Arial"/>
          <w:lang w:eastAsia="zh-CN"/>
        </w:rPr>
        <w:t>Rel.17 IAB topology adaptation enhancements</w:t>
      </w:r>
    </w:p>
    <w:p w14:paraId="16173DC2" w14:textId="35F7F9EB" w:rsidR="002225BC" w:rsidRPr="00F13442" w:rsidRDefault="002225BC" w:rsidP="002225BC">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00085261">
        <w:rPr>
          <w:rFonts w:ascii="Arial" w:eastAsia="Times New Roman" w:hAnsi="Arial" w:cs="Arial"/>
        </w:rPr>
        <w:t>8.4.</w:t>
      </w:r>
      <w:r w:rsidR="004D287C">
        <w:rPr>
          <w:rFonts w:ascii="Arial" w:eastAsia="Times New Roman" w:hAnsi="Arial" w:cs="Arial"/>
        </w:rPr>
        <w:t>3</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1985B81A" w14:textId="0615812A" w:rsidR="00922C77" w:rsidRDefault="00091004" w:rsidP="00922C77">
      <w:pPr>
        <w:pStyle w:val="B1"/>
        <w:spacing w:after="120"/>
        <w:ind w:left="0" w:firstLine="0"/>
      </w:pPr>
      <w:r>
        <w:t>At</w:t>
      </w:r>
      <w:r w:rsidR="00922C77">
        <w:t xml:space="preserve"> RAN</w:t>
      </w:r>
      <w:r>
        <w:t>2</w:t>
      </w:r>
      <w:r w:rsidR="00922C77">
        <w:t>#</w:t>
      </w:r>
      <w:r>
        <w:t>112</w:t>
      </w:r>
      <w:r w:rsidR="00922C77">
        <w:t xml:space="preserve">e </w:t>
      </w:r>
      <w:r w:rsidR="00F30046">
        <w:t xml:space="preserve">the topic of topology adaptation enhancements for IAB was discussed, and the following agreements reached </w:t>
      </w:r>
      <w:r w:rsidR="00922C77">
        <w:t>[1]:</w:t>
      </w:r>
    </w:p>
    <w:tbl>
      <w:tblPr>
        <w:tblW w:w="9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5"/>
      </w:tblGrid>
      <w:tr w:rsidR="00922C77" w14:paraId="3CB2084C" w14:textId="77777777" w:rsidTr="005A0D48">
        <w:trPr>
          <w:trHeight w:val="1761"/>
        </w:trPr>
        <w:tc>
          <w:tcPr>
            <w:tcW w:w="9495" w:type="dxa"/>
          </w:tcPr>
          <w:p w14:paraId="5ACDC600" w14:textId="77777777" w:rsidR="00091004" w:rsidRPr="00385575" w:rsidRDefault="00091004" w:rsidP="00091004">
            <w:pPr>
              <w:pStyle w:val="Agreement"/>
              <w:ind w:left="644"/>
            </w:pPr>
            <w:r w:rsidRPr="00720C13">
              <w:t>Co</w:t>
            </w:r>
            <w:r w:rsidRPr="00385575">
              <w:t xml:space="preserve">nsider enhancements to topology adaptation that improve: </w:t>
            </w:r>
          </w:p>
          <w:p w14:paraId="2331C85E" w14:textId="77777777" w:rsidR="00091004" w:rsidRPr="00385575" w:rsidRDefault="00091004" w:rsidP="00091004">
            <w:pPr>
              <w:pStyle w:val="Agreement"/>
              <w:numPr>
                <w:ilvl w:val="0"/>
                <w:numId w:val="0"/>
              </w:numPr>
              <w:ind w:left="644"/>
              <w:rPr>
                <w:lang w:val="en-US"/>
              </w:rPr>
            </w:pPr>
            <w:r w:rsidRPr="00385575">
              <w:rPr>
                <w:lang w:val="en-US"/>
              </w:rPr>
              <w:t xml:space="preserve">Robustness, e.g., to rapid shadowing, </w:t>
            </w:r>
          </w:p>
          <w:p w14:paraId="47E073DF" w14:textId="77777777" w:rsidR="00091004" w:rsidRPr="00385575" w:rsidRDefault="00091004" w:rsidP="00091004">
            <w:pPr>
              <w:pStyle w:val="Agreement"/>
              <w:numPr>
                <w:ilvl w:val="0"/>
                <w:numId w:val="0"/>
              </w:numPr>
              <w:ind w:left="644"/>
            </w:pPr>
            <w:r w:rsidRPr="00385575">
              <w:t>service-interruption</w:t>
            </w:r>
            <w:r w:rsidRPr="00385575">
              <w:rPr>
                <w:lang w:val="en-US"/>
              </w:rPr>
              <w:t xml:space="preserve">, </w:t>
            </w:r>
          </w:p>
          <w:p w14:paraId="08CA14EC" w14:textId="77777777" w:rsidR="00091004" w:rsidRPr="00385575" w:rsidRDefault="00091004" w:rsidP="00091004">
            <w:pPr>
              <w:pStyle w:val="Agreement"/>
              <w:numPr>
                <w:ilvl w:val="0"/>
                <w:numId w:val="0"/>
              </w:numPr>
              <w:ind w:left="644"/>
              <w:rPr>
                <w:lang w:val="en-US"/>
              </w:rPr>
            </w:pPr>
            <w:r w:rsidRPr="00385575">
              <w:rPr>
                <w:lang w:val="en-US"/>
              </w:rPr>
              <w:t xml:space="preserve">load balancing among different IAB-nodes, IAB-donor-DUs and IAB-donor-CUs, and </w:t>
            </w:r>
          </w:p>
          <w:p w14:paraId="4B914C38" w14:textId="77777777" w:rsidR="00091004" w:rsidRDefault="00091004" w:rsidP="00091004">
            <w:pPr>
              <w:pStyle w:val="Agreement"/>
              <w:numPr>
                <w:ilvl w:val="0"/>
                <w:numId w:val="0"/>
              </w:numPr>
              <w:ind w:left="644"/>
            </w:pPr>
            <w:r w:rsidRPr="00385575">
              <w:t xml:space="preserve">reduction in </w:t>
            </w:r>
            <w:proofErr w:type="spellStart"/>
            <w:r w:rsidRPr="00385575">
              <w:t>signaling</w:t>
            </w:r>
            <w:proofErr w:type="spellEnd"/>
            <w:r w:rsidRPr="00385575">
              <w:t xml:space="preserve"> load.</w:t>
            </w:r>
          </w:p>
          <w:p w14:paraId="2025D9CF" w14:textId="77777777" w:rsidR="00091004" w:rsidRPr="0029599A" w:rsidRDefault="00091004" w:rsidP="00091004">
            <w:pPr>
              <w:pStyle w:val="Agreement"/>
              <w:ind w:left="644"/>
            </w:pPr>
            <w:r w:rsidRPr="00720C13">
              <w:t>RAN2 to discuss enhancements to RLF indication</w:t>
            </w:r>
            <w:r>
              <w:t>/handling</w:t>
            </w:r>
            <w:r w:rsidRPr="00720C13">
              <w:t xml:space="preserve"> with the focus on the reduction of service interruption after BH RLF.</w:t>
            </w:r>
          </w:p>
          <w:p w14:paraId="6721AF64" w14:textId="77777777" w:rsidR="00091004" w:rsidRPr="00E73EC3" w:rsidRDefault="00091004" w:rsidP="00091004">
            <w:pPr>
              <w:pStyle w:val="Agreement"/>
              <w:ind w:left="644"/>
            </w:pPr>
            <w:r w:rsidRPr="00E73EC3">
              <w:t xml:space="preserve">CHO and potential IAB-specific enhancements of CHO is on the table. </w:t>
            </w:r>
          </w:p>
          <w:p w14:paraId="12527D53" w14:textId="77777777" w:rsidR="00091004" w:rsidRPr="00E73EC3" w:rsidRDefault="00091004" w:rsidP="00091004">
            <w:pPr>
              <w:pStyle w:val="Agreement"/>
              <w:ind w:left="644"/>
            </w:pPr>
            <w:r w:rsidRPr="00E73EC3">
              <w:t xml:space="preserve">DAPS and potential IAB-specific enhancements of DAPS is not precluded for now (but as there is no PDCP it is not clear how to support DAPS). </w:t>
            </w:r>
          </w:p>
          <w:p w14:paraId="019EA582" w14:textId="77777777" w:rsidR="00091004" w:rsidRPr="00E73EC3" w:rsidRDefault="00091004" w:rsidP="00091004">
            <w:pPr>
              <w:pStyle w:val="Agreement"/>
              <w:ind w:left="644"/>
            </w:pPr>
            <w:r w:rsidRPr="00E73EC3">
              <w:t>For message bundling, RAN2 at least wait for more progress to be made in RAN3 on topology adaptation procedures.</w:t>
            </w:r>
          </w:p>
          <w:p w14:paraId="4C964A6D" w14:textId="57ADA462" w:rsidR="00922C77" w:rsidRPr="00091004" w:rsidRDefault="00091004" w:rsidP="00091004">
            <w:pPr>
              <w:pStyle w:val="Agreement"/>
              <w:ind w:left="644"/>
            </w:pPr>
            <w:r w:rsidRPr="00E73EC3">
              <w:t>RAN2 to discuss local rerouting, including the benefits over central route determination, and on how topology-wide objectives can be</w:t>
            </w:r>
            <w:r w:rsidRPr="00E73EC3">
              <w:rPr>
                <w:strike/>
              </w:rPr>
              <w:t xml:space="preserve"> </w:t>
            </w:r>
            <w:r w:rsidRPr="00E73EC3">
              <w:t>addressed.</w:t>
            </w:r>
          </w:p>
        </w:tc>
      </w:tr>
    </w:tbl>
    <w:p w14:paraId="14F51724" w14:textId="77777777" w:rsidR="00922C77" w:rsidRDefault="00922C77" w:rsidP="00922C77"/>
    <w:p w14:paraId="4D88A40F" w14:textId="0ADA9490" w:rsidR="007C0BE3" w:rsidRDefault="007C0BE3" w:rsidP="00922C77">
      <w:pPr>
        <w:spacing w:beforeLines="50" w:before="120" w:after="0" w:line="300" w:lineRule="auto"/>
        <w:jc w:val="both"/>
        <w:rPr>
          <w:sz w:val="20"/>
        </w:rPr>
      </w:pPr>
      <w:r w:rsidRPr="00851207">
        <w:rPr>
          <w:sz w:val="20"/>
        </w:rPr>
        <w:t xml:space="preserve">Following RAN2#112e RAN2 </w:t>
      </w:r>
      <w:r w:rsidR="00851207" w:rsidRPr="00851207">
        <w:rPr>
          <w:sz w:val="20"/>
        </w:rPr>
        <w:t>conducted</w:t>
      </w:r>
      <w:r w:rsidRPr="00851207">
        <w:rPr>
          <w:sz w:val="20"/>
        </w:rPr>
        <w:t xml:space="preserve"> an e-mail discussion [2] on “Topology Adaptation” to further progress the topic, find an agreeable mapping of candidate solutions to issues that had been identified/agreed, and </w:t>
      </w:r>
      <w:proofErr w:type="spellStart"/>
      <w:r w:rsidRPr="00851207">
        <w:rPr>
          <w:sz w:val="20"/>
        </w:rPr>
        <w:t>analyze</w:t>
      </w:r>
      <w:proofErr w:type="spellEnd"/>
      <w:r w:rsidRPr="00851207">
        <w:rPr>
          <w:sz w:val="20"/>
        </w:rPr>
        <w:t xml:space="preserve"> the candidate solutions.</w:t>
      </w:r>
      <w:r w:rsidR="005A0D48">
        <w:rPr>
          <w:sz w:val="20"/>
        </w:rPr>
        <w:t xml:space="preserve"> The conclusions of the e-mail discussion were further discussed at </w:t>
      </w:r>
      <w:r w:rsidR="005A0D48" w:rsidRPr="00851207">
        <w:rPr>
          <w:sz w:val="20"/>
        </w:rPr>
        <w:t>RAN2#11</w:t>
      </w:r>
      <w:r w:rsidR="005A0D48">
        <w:rPr>
          <w:sz w:val="20"/>
        </w:rPr>
        <w:t>3</w:t>
      </w:r>
      <w:r w:rsidR="005A0D48" w:rsidRPr="00851207">
        <w:rPr>
          <w:sz w:val="20"/>
        </w:rPr>
        <w:t>e</w:t>
      </w:r>
      <w:r w:rsidR="005A0D48">
        <w:rPr>
          <w:sz w:val="20"/>
        </w:rPr>
        <w:t>, and the following additional agreements were reached</w:t>
      </w:r>
      <w:r w:rsidR="00203810">
        <w:rPr>
          <w:sz w:val="20"/>
        </w:rPr>
        <w:t xml:space="preserve"> [</w:t>
      </w:r>
      <w:r w:rsidR="006D7B5A">
        <w:rPr>
          <w:sz w:val="20"/>
        </w:rPr>
        <w:t>3</w:t>
      </w:r>
      <w:r w:rsidR="00203810">
        <w:rPr>
          <w:sz w:val="20"/>
        </w:rPr>
        <w:t>]</w:t>
      </w:r>
      <w:r w:rsidR="005A0D48">
        <w:rPr>
          <w:sz w:val="20"/>
        </w:rPr>
        <w:t>:</w:t>
      </w:r>
    </w:p>
    <w:p w14:paraId="793BDD59" w14:textId="0DE3F5C6" w:rsidR="005A0D48" w:rsidRPr="00851207" w:rsidRDefault="005A0D48" w:rsidP="00922C77">
      <w:pPr>
        <w:spacing w:beforeLines="50" w:before="120" w:after="0" w:line="300" w:lineRule="auto"/>
        <w:jc w:val="both"/>
        <w:rPr>
          <w:sz w:val="20"/>
        </w:rPr>
      </w:pPr>
      <w:r w:rsidRPr="005A0D48">
        <w:rPr>
          <w:noProof/>
          <w:sz w:val="20"/>
        </w:rPr>
        <mc:AlternateContent>
          <mc:Choice Requires="wps">
            <w:drawing>
              <wp:inline distT="0" distB="0" distL="0" distR="0" wp14:anchorId="7D586B31" wp14:editId="7B725203">
                <wp:extent cx="6138333" cy="1404620"/>
                <wp:effectExtent l="0" t="0" r="15240" b="279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333" cy="1404620"/>
                        </a:xfrm>
                        <a:prstGeom prst="rect">
                          <a:avLst/>
                        </a:prstGeom>
                        <a:solidFill>
                          <a:srgbClr val="FFFFFF"/>
                        </a:solidFill>
                        <a:ln w="6350">
                          <a:solidFill>
                            <a:srgbClr val="000000"/>
                          </a:solidFill>
                          <a:miter lim="800000"/>
                          <a:headEnd/>
                          <a:tailEnd/>
                        </a:ln>
                      </wps:spPr>
                      <wps:txbx>
                        <w:txbxContent>
                          <w:p w14:paraId="3CDAC007" w14:textId="23421E0D" w:rsidR="0067543B" w:rsidRPr="0041096F" w:rsidRDefault="0067543B" w:rsidP="005A0D48">
                            <w:pPr>
                              <w:pStyle w:val="Agreement"/>
                              <w:tabs>
                                <w:tab w:val="clear" w:pos="1619"/>
                                <w:tab w:val="num" w:pos="9990"/>
                              </w:tabs>
                              <w:ind w:left="630"/>
                            </w:pPr>
                            <w:r w:rsidRPr="0041096F">
                              <w:t xml:space="preserve">RAN2 to discuss CHO and start </w:t>
                            </w:r>
                            <w:r>
                              <w:t>with</w:t>
                            </w:r>
                            <w:r w:rsidRPr="0041096F">
                              <w:t xml:space="preserve"> intra-donor CHO until RAN3 has made progress on inter-donor IAB-node migration.</w:t>
                            </w:r>
                          </w:p>
                          <w:p w14:paraId="2F05B0F3" w14:textId="77777777" w:rsidR="0067543B" w:rsidRPr="0041096F" w:rsidRDefault="0067543B" w:rsidP="005A0D48">
                            <w:pPr>
                              <w:pStyle w:val="Agreement"/>
                              <w:tabs>
                                <w:tab w:val="clear" w:pos="1619"/>
                                <w:tab w:val="num" w:pos="9990"/>
                              </w:tabs>
                              <w:ind w:left="630"/>
                            </w:pPr>
                            <w:r>
                              <w:t xml:space="preserve">R2 confirm the intention Rel-16 CHO is / can be used for IAB-MT (FFS whether any modification is needed). </w:t>
                            </w:r>
                          </w:p>
                          <w:p w14:paraId="08621D0B" w14:textId="77777777" w:rsidR="0067543B" w:rsidRPr="00560F50" w:rsidRDefault="0067543B" w:rsidP="005A0D48">
                            <w:pPr>
                              <w:pStyle w:val="Agreement"/>
                              <w:tabs>
                                <w:tab w:val="clear" w:pos="1619"/>
                                <w:tab w:val="num" w:pos="9990"/>
                              </w:tabs>
                              <w:ind w:left="630"/>
                            </w:pPr>
                            <w:r>
                              <w:t xml:space="preserve">R2 assumes that </w:t>
                            </w:r>
                            <w:r w:rsidRPr="0041096F">
                              <w:t xml:space="preserve">Rel-16 specification </w:t>
                            </w:r>
                            <w:r>
                              <w:t xml:space="preserve">is the </w:t>
                            </w:r>
                            <w:r w:rsidRPr="0041096F">
                              <w:t xml:space="preserve">baseline for the configuration of default route, IP address(es) and target path </w:t>
                            </w:r>
                            <w:r>
                              <w:t>for</w:t>
                            </w:r>
                            <w:r w:rsidRPr="0041096F">
                              <w:t xml:space="preserve"> intra-donor CHO.</w:t>
                            </w:r>
                          </w:p>
                          <w:p w14:paraId="3700DC67" w14:textId="77777777" w:rsidR="0067543B" w:rsidRPr="00EE6B02" w:rsidRDefault="0067543B" w:rsidP="005A0D48">
                            <w:pPr>
                              <w:pStyle w:val="Agreement"/>
                              <w:tabs>
                                <w:tab w:val="clear" w:pos="1619"/>
                                <w:tab w:val="num" w:pos="9990"/>
                              </w:tabs>
                              <w:ind w:left="630"/>
                            </w:pPr>
                            <w:r>
                              <w:t xml:space="preserve">RAN2 to support </w:t>
                            </w:r>
                            <w:proofErr w:type="gramStart"/>
                            <w:r w:rsidRPr="00DE7C5D">
                              <w:t>type-2</w:t>
                            </w:r>
                            <w:proofErr w:type="gramEnd"/>
                            <w:r>
                              <w:t xml:space="preserve">/3 RLF indication (FFS specified </w:t>
                            </w:r>
                            <w:proofErr w:type="spellStart"/>
                            <w:r>
                              <w:t>behavior</w:t>
                            </w:r>
                            <w:proofErr w:type="spellEnd"/>
                            <w:r>
                              <w:t>(s) TS impact, FFS details).</w:t>
                            </w:r>
                          </w:p>
                          <w:p w14:paraId="3714381B" w14:textId="77777777" w:rsidR="0067543B" w:rsidRPr="00EE6B02" w:rsidRDefault="0067543B" w:rsidP="005A0D48">
                            <w:pPr>
                              <w:pStyle w:val="Agreement"/>
                              <w:tabs>
                                <w:tab w:val="clear" w:pos="1619"/>
                                <w:tab w:val="num" w:pos="9990"/>
                              </w:tabs>
                              <w:ind w:left="630"/>
                            </w:pPr>
                            <w:r w:rsidRPr="00EE6B02">
                              <w:t xml:space="preserve">Type-2 RLF indication </w:t>
                            </w:r>
                            <w:r>
                              <w:t>may</w:t>
                            </w:r>
                            <w:r w:rsidRPr="00EE6B02">
                              <w:t xml:space="preserve"> be used to trigger local </w:t>
                            </w:r>
                            <w:proofErr w:type="gramStart"/>
                            <w:r w:rsidRPr="00EE6B02">
                              <w:t>rerouting</w:t>
                            </w:r>
                            <w:proofErr w:type="gramEnd"/>
                            <w:r w:rsidRPr="00EE6B02">
                              <w:t xml:space="preserve"> </w:t>
                            </w:r>
                          </w:p>
                          <w:p w14:paraId="1DB931BD" w14:textId="77777777" w:rsidR="0067543B" w:rsidRPr="00EE6B02" w:rsidRDefault="0067543B" w:rsidP="005A0D48">
                            <w:pPr>
                              <w:pStyle w:val="Agreement"/>
                              <w:tabs>
                                <w:tab w:val="clear" w:pos="1619"/>
                                <w:tab w:val="num" w:pos="9990"/>
                              </w:tabs>
                              <w:ind w:left="630"/>
                            </w:pPr>
                            <w:r w:rsidRPr="00EE6B02">
                              <w:t xml:space="preserve">Type-2 RLF indication </w:t>
                            </w:r>
                            <w:r>
                              <w:t>may</w:t>
                            </w:r>
                            <w:r w:rsidRPr="00EE6B02">
                              <w:t xml:space="preserve"> be used to trigger deactivation of IAB-supported in </w:t>
                            </w:r>
                            <w:proofErr w:type="gramStart"/>
                            <w:r w:rsidRPr="00EE6B02">
                              <w:t>SIB</w:t>
                            </w:r>
                            <w:proofErr w:type="gramEnd"/>
                            <w:r w:rsidRPr="00EE6B02">
                              <w:t xml:space="preserve"> </w:t>
                            </w:r>
                          </w:p>
                          <w:p w14:paraId="64B5CF8A" w14:textId="77777777" w:rsidR="0067543B" w:rsidRPr="00071D21" w:rsidRDefault="0067543B" w:rsidP="005A0D48">
                            <w:pPr>
                              <w:pStyle w:val="Agreement"/>
                              <w:tabs>
                                <w:tab w:val="clear" w:pos="1619"/>
                                <w:tab w:val="num" w:pos="9990"/>
                              </w:tabs>
                              <w:ind w:left="630"/>
                            </w:pPr>
                            <w:r>
                              <w:t>Type-2 RLF indication may</w:t>
                            </w:r>
                            <w:r w:rsidRPr="00EE6B02">
                              <w:t xml:space="preserve"> be used to trigger deactivation o</w:t>
                            </w:r>
                            <w:r>
                              <w:t xml:space="preserve">r </w:t>
                            </w:r>
                            <w:r w:rsidRPr="00EE6B02">
                              <w:t xml:space="preserve">reduction of SR and/or BSR </w:t>
                            </w:r>
                            <w:proofErr w:type="gramStart"/>
                            <w:r w:rsidRPr="00EE6B02">
                              <w:t>transmissions</w:t>
                            </w:r>
                            <w:proofErr w:type="gramEnd"/>
                            <w:r w:rsidRPr="00EE6B02">
                              <w:t xml:space="preserve"> </w:t>
                            </w:r>
                          </w:p>
                          <w:p w14:paraId="2DE7BD99" w14:textId="77777777" w:rsidR="0067543B" w:rsidRPr="00071D21" w:rsidRDefault="0067543B" w:rsidP="005A0D48">
                            <w:pPr>
                              <w:pStyle w:val="Agreement"/>
                              <w:tabs>
                                <w:tab w:val="clear" w:pos="1619"/>
                                <w:tab w:val="num" w:pos="9990"/>
                              </w:tabs>
                              <w:ind w:left="630"/>
                              <w:rPr>
                                <w:rFonts w:eastAsiaTheme="minorHAnsi"/>
                              </w:rPr>
                            </w:pPr>
                            <w:r w:rsidRPr="0041096F">
                              <w:t>Local rerouting can be triggered by indication of hop-by-hop flow control. Further details, e.g., on trigger information, trigger conditions, role of CU configuration, are FFS.</w:t>
                            </w:r>
                          </w:p>
                          <w:p w14:paraId="5A83E955" w14:textId="770EDA96" w:rsidR="0067543B" w:rsidRDefault="0067543B" w:rsidP="005A0D48">
                            <w:pPr>
                              <w:pStyle w:val="Agreement"/>
                              <w:tabs>
                                <w:tab w:val="clear" w:pos="1619"/>
                                <w:tab w:val="num" w:pos="9990"/>
                              </w:tabs>
                              <w:ind w:left="630"/>
                            </w:pPr>
                            <w:r w:rsidRPr="00B326D3">
                              <w:t xml:space="preserve">RAN2 </w:t>
                            </w:r>
                            <w:r>
                              <w:t xml:space="preserve">considers inter-donor-DU local rerouting to be in </w:t>
                            </w:r>
                            <w:proofErr w:type="gramStart"/>
                            <w:r>
                              <w:t>scope</w:t>
                            </w:r>
                            <w:proofErr w:type="gramEnd"/>
                          </w:p>
                        </w:txbxContent>
                      </wps:txbx>
                      <wps:bodyPr rot="0" vert="horz" wrap="square" lIns="91440" tIns="45720" rIns="91440" bIns="45720" anchor="t" anchorCtr="0">
                        <a:spAutoFit/>
                      </wps:bodyPr>
                    </wps:wsp>
                  </a:graphicData>
                </a:graphic>
              </wp:inline>
            </w:drawing>
          </mc:Choice>
          <mc:Fallback>
            <w:pict>
              <v:shapetype w14:anchorId="7D586B31" id="_x0000_t202" coordsize="21600,21600" o:spt="202" path="m,l,21600r21600,l21600,xe">
                <v:stroke joinstyle="miter"/>
                <v:path gradientshapeok="t" o:connecttype="rect"/>
              </v:shapetype>
              <v:shape id="Text Box 2" o:spid="_x0000_s1026" type="#_x0000_t202" style="width:483.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" strokeweight=".5pt">
                <v:textbox style="mso-fit-shape-to-text:t">
                  <w:txbxContent>
                    <w:p w14:paraId="3CDAC007" w14:textId="23421E0D" w:rsidR="0067543B" w:rsidRPr="0041096F" w:rsidRDefault="0067543B" w:rsidP="005A0D48">
                      <w:pPr>
                        <w:pStyle w:val="Agreement"/>
                        <w:tabs>
                          <w:tab w:val="clear" w:pos="1619"/>
                          <w:tab w:val="num" w:pos="9990"/>
                        </w:tabs>
                        <w:ind w:left="630"/>
                      </w:pPr>
                      <w:r w:rsidRPr="0041096F">
                        <w:t xml:space="preserve">RAN2 to discuss CHO and start </w:t>
                      </w:r>
                      <w:r>
                        <w:t>with</w:t>
                      </w:r>
                      <w:r w:rsidRPr="0041096F">
                        <w:t xml:space="preserve"> intra-donor CHO until RAN3 has made progress on inter-donor IAB-node migration.</w:t>
                      </w:r>
                    </w:p>
                    <w:p w14:paraId="2F05B0F3" w14:textId="77777777" w:rsidR="0067543B" w:rsidRPr="0041096F" w:rsidRDefault="0067543B" w:rsidP="005A0D48">
                      <w:pPr>
                        <w:pStyle w:val="Agreement"/>
                        <w:tabs>
                          <w:tab w:val="clear" w:pos="1619"/>
                          <w:tab w:val="num" w:pos="9990"/>
                        </w:tabs>
                        <w:ind w:left="630"/>
                      </w:pPr>
                      <w:r>
                        <w:t xml:space="preserve">R2 confirm the intention Rel-16 CHO is / can be used for IAB-MT (FFS whether any modification is needed). </w:t>
                      </w:r>
                    </w:p>
                    <w:p w14:paraId="08621D0B" w14:textId="77777777" w:rsidR="0067543B" w:rsidRPr="00560F50" w:rsidRDefault="0067543B" w:rsidP="005A0D48">
                      <w:pPr>
                        <w:pStyle w:val="Agreement"/>
                        <w:tabs>
                          <w:tab w:val="clear" w:pos="1619"/>
                          <w:tab w:val="num" w:pos="9990"/>
                        </w:tabs>
                        <w:ind w:left="630"/>
                      </w:pPr>
                      <w:r>
                        <w:t xml:space="preserve">R2 assumes that </w:t>
                      </w:r>
                      <w:r w:rsidRPr="0041096F">
                        <w:t xml:space="preserve">Rel-16 specification </w:t>
                      </w:r>
                      <w:r>
                        <w:t xml:space="preserve">is the </w:t>
                      </w:r>
                      <w:r w:rsidRPr="0041096F">
                        <w:t xml:space="preserve">baseline for the configuration of default route, IP address(es) and target path </w:t>
                      </w:r>
                      <w:r>
                        <w:t>for</w:t>
                      </w:r>
                      <w:r w:rsidRPr="0041096F">
                        <w:t xml:space="preserve"> intra-donor CHO.</w:t>
                      </w:r>
                    </w:p>
                    <w:p w14:paraId="3700DC67" w14:textId="77777777" w:rsidR="0067543B" w:rsidRPr="00EE6B02" w:rsidRDefault="0067543B" w:rsidP="005A0D48">
                      <w:pPr>
                        <w:pStyle w:val="Agreement"/>
                        <w:tabs>
                          <w:tab w:val="clear" w:pos="1619"/>
                          <w:tab w:val="num" w:pos="9990"/>
                        </w:tabs>
                        <w:ind w:left="630"/>
                      </w:pPr>
                      <w:r>
                        <w:t xml:space="preserve">RAN2 to support </w:t>
                      </w:r>
                      <w:proofErr w:type="gramStart"/>
                      <w:r w:rsidRPr="00DE7C5D">
                        <w:t>type-2</w:t>
                      </w:r>
                      <w:proofErr w:type="gramEnd"/>
                      <w:r>
                        <w:t xml:space="preserve">/3 RLF indication (FFS specified </w:t>
                      </w:r>
                      <w:proofErr w:type="spellStart"/>
                      <w:r>
                        <w:t>behavior</w:t>
                      </w:r>
                      <w:proofErr w:type="spellEnd"/>
                      <w:r>
                        <w:t>(s) TS impact, FFS details).</w:t>
                      </w:r>
                    </w:p>
                    <w:p w14:paraId="3714381B" w14:textId="77777777" w:rsidR="0067543B" w:rsidRPr="00EE6B02" w:rsidRDefault="0067543B" w:rsidP="005A0D48">
                      <w:pPr>
                        <w:pStyle w:val="Agreement"/>
                        <w:tabs>
                          <w:tab w:val="clear" w:pos="1619"/>
                          <w:tab w:val="num" w:pos="9990"/>
                        </w:tabs>
                        <w:ind w:left="630"/>
                      </w:pPr>
                      <w:r w:rsidRPr="00EE6B02">
                        <w:t xml:space="preserve">Type-2 RLF indication </w:t>
                      </w:r>
                      <w:r>
                        <w:t>may</w:t>
                      </w:r>
                      <w:r w:rsidRPr="00EE6B02">
                        <w:t xml:space="preserve"> be used to trigger local </w:t>
                      </w:r>
                      <w:proofErr w:type="gramStart"/>
                      <w:r w:rsidRPr="00EE6B02">
                        <w:t>rerouting</w:t>
                      </w:r>
                      <w:proofErr w:type="gramEnd"/>
                      <w:r w:rsidRPr="00EE6B02">
                        <w:t xml:space="preserve"> </w:t>
                      </w:r>
                    </w:p>
                    <w:p w14:paraId="1DB931BD" w14:textId="77777777" w:rsidR="0067543B" w:rsidRPr="00EE6B02" w:rsidRDefault="0067543B" w:rsidP="005A0D48">
                      <w:pPr>
                        <w:pStyle w:val="Agreement"/>
                        <w:tabs>
                          <w:tab w:val="clear" w:pos="1619"/>
                          <w:tab w:val="num" w:pos="9990"/>
                        </w:tabs>
                        <w:ind w:left="630"/>
                      </w:pPr>
                      <w:r w:rsidRPr="00EE6B02">
                        <w:t xml:space="preserve">Type-2 RLF indication </w:t>
                      </w:r>
                      <w:r>
                        <w:t>may</w:t>
                      </w:r>
                      <w:r w:rsidRPr="00EE6B02">
                        <w:t xml:space="preserve"> be used to trigger deactivation of IAB-supported in </w:t>
                      </w:r>
                      <w:proofErr w:type="gramStart"/>
                      <w:r w:rsidRPr="00EE6B02">
                        <w:t>SIB</w:t>
                      </w:r>
                      <w:proofErr w:type="gramEnd"/>
                      <w:r w:rsidRPr="00EE6B02">
                        <w:t xml:space="preserve"> </w:t>
                      </w:r>
                    </w:p>
                    <w:p w14:paraId="64B5CF8A" w14:textId="77777777" w:rsidR="0067543B" w:rsidRPr="00071D21" w:rsidRDefault="0067543B" w:rsidP="005A0D48">
                      <w:pPr>
                        <w:pStyle w:val="Agreement"/>
                        <w:tabs>
                          <w:tab w:val="clear" w:pos="1619"/>
                          <w:tab w:val="num" w:pos="9990"/>
                        </w:tabs>
                        <w:ind w:left="630"/>
                      </w:pPr>
                      <w:r>
                        <w:t>Type-2 RLF indication may</w:t>
                      </w:r>
                      <w:r w:rsidRPr="00EE6B02">
                        <w:t xml:space="preserve"> be used to trigger deactivation o</w:t>
                      </w:r>
                      <w:r>
                        <w:t xml:space="preserve">r </w:t>
                      </w:r>
                      <w:r w:rsidRPr="00EE6B02">
                        <w:t xml:space="preserve">reduction of SR and/or BSR </w:t>
                      </w:r>
                      <w:proofErr w:type="gramStart"/>
                      <w:r w:rsidRPr="00EE6B02">
                        <w:t>transmissions</w:t>
                      </w:r>
                      <w:proofErr w:type="gramEnd"/>
                      <w:r w:rsidRPr="00EE6B02">
                        <w:t xml:space="preserve"> </w:t>
                      </w:r>
                    </w:p>
                    <w:p w14:paraId="2DE7BD99" w14:textId="77777777" w:rsidR="0067543B" w:rsidRPr="00071D21" w:rsidRDefault="0067543B" w:rsidP="005A0D48">
                      <w:pPr>
                        <w:pStyle w:val="Agreement"/>
                        <w:tabs>
                          <w:tab w:val="clear" w:pos="1619"/>
                          <w:tab w:val="num" w:pos="9990"/>
                        </w:tabs>
                        <w:ind w:left="630"/>
                        <w:rPr>
                          <w:rFonts w:eastAsiaTheme="minorHAnsi"/>
                        </w:rPr>
                      </w:pPr>
                      <w:r w:rsidRPr="0041096F">
                        <w:t>Local rerouting can be triggered by indication of hop-by-hop flow control. Further details, e.g., on trigger information, trigger conditions, role of CU configuration, are FFS.</w:t>
                      </w:r>
                    </w:p>
                    <w:p w14:paraId="5A83E955" w14:textId="770EDA96" w:rsidR="0067543B" w:rsidRDefault="0067543B" w:rsidP="005A0D48">
                      <w:pPr>
                        <w:pStyle w:val="Agreement"/>
                        <w:tabs>
                          <w:tab w:val="clear" w:pos="1619"/>
                          <w:tab w:val="num" w:pos="9990"/>
                        </w:tabs>
                        <w:ind w:left="630"/>
                      </w:pPr>
                      <w:r w:rsidRPr="00B326D3">
                        <w:t xml:space="preserve">RAN2 </w:t>
                      </w:r>
                      <w:r>
                        <w:t xml:space="preserve">considers inter-donor-DU local rerouting to be in </w:t>
                      </w:r>
                      <w:proofErr w:type="gramStart"/>
                      <w:r>
                        <w:t>scope</w:t>
                      </w:r>
                      <w:proofErr w:type="gramEnd"/>
                    </w:p>
                  </w:txbxContent>
                </v:textbox>
                <w10:anchorlock/>
              </v:shape>
            </w:pict>
          </mc:Fallback>
        </mc:AlternateContent>
      </w:r>
    </w:p>
    <w:p w14:paraId="6D6CD80E" w14:textId="120388DB" w:rsidR="00203810" w:rsidRDefault="00203810" w:rsidP="00922C77">
      <w:pPr>
        <w:spacing w:beforeLines="50" w:before="120" w:after="0" w:line="300" w:lineRule="auto"/>
        <w:jc w:val="both"/>
        <w:rPr>
          <w:sz w:val="20"/>
        </w:rPr>
      </w:pPr>
      <w:r>
        <w:rPr>
          <w:sz w:val="20"/>
        </w:rPr>
        <w:t xml:space="preserve">In addition, post </w:t>
      </w:r>
      <w:r w:rsidRPr="00851207">
        <w:rPr>
          <w:sz w:val="20"/>
        </w:rPr>
        <w:t>RAN2#11</w:t>
      </w:r>
      <w:r>
        <w:rPr>
          <w:sz w:val="20"/>
        </w:rPr>
        <w:t>3</w:t>
      </w:r>
      <w:r w:rsidRPr="00851207">
        <w:rPr>
          <w:sz w:val="20"/>
        </w:rPr>
        <w:t>e</w:t>
      </w:r>
      <w:r>
        <w:rPr>
          <w:sz w:val="20"/>
        </w:rPr>
        <w:t xml:space="preserve"> had two e-mail discussions related to topology adaptation [</w:t>
      </w:r>
      <w:r w:rsidR="006D7B5A">
        <w:rPr>
          <w:sz w:val="20"/>
        </w:rPr>
        <w:t>4] and</w:t>
      </w:r>
      <w:r>
        <w:rPr>
          <w:sz w:val="20"/>
        </w:rPr>
        <w:t xml:space="preserve"> [</w:t>
      </w:r>
      <w:r w:rsidR="006D7B5A">
        <w:rPr>
          <w:sz w:val="20"/>
        </w:rPr>
        <w:t>5</w:t>
      </w:r>
      <w:r>
        <w:rPr>
          <w:sz w:val="20"/>
        </w:rPr>
        <w:t xml:space="preserve">]. </w:t>
      </w:r>
    </w:p>
    <w:p w14:paraId="14456FB3" w14:textId="4A35C968" w:rsidR="006A1BC4" w:rsidRPr="00C0455D" w:rsidRDefault="007C1F1C" w:rsidP="00922C77">
      <w:pPr>
        <w:spacing w:beforeLines="50" w:before="120" w:after="0" w:line="300" w:lineRule="auto"/>
        <w:jc w:val="both"/>
        <w:rPr>
          <w:rFonts w:eastAsiaTheme="minorEastAsia"/>
          <w:sz w:val="20"/>
          <w:lang w:eastAsia="zh-CN"/>
        </w:rPr>
      </w:pPr>
      <w:r w:rsidRPr="00C0455D">
        <w:rPr>
          <w:sz w:val="20"/>
        </w:rPr>
        <w:lastRenderedPageBreak/>
        <w:t>In</w:t>
      </w:r>
      <w:r w:rsidR="00922C77" w:rsidRPr="00C0455D">
        <w:rPr>
          <w:sz w:val="20"/>
        </w:rPr>
        <w:t xml:space="preserve"> this paper we </w:t>
      </w:r>
      <w:r w:rsidR="00203810">
        <w:rPr>
          <w:sz w:val="20"/>
        </w:rPr>
        <w:t>e</w:t>
      </w:r>
      <w:r w:rsidR="007C0BE3">
        <w:rPr>
          <w:sz w:val="20"/>
        </w:rPr>
        <w:t>laborate on</w:t>
      </w:r>
      <w:r w:rsidR="00922C77" w:rsidRPr="00C0455D">
        <w:rPr>
          <w:sz w:val="20"/>
        </w:rPr>
        <w:t xml:space="preserve"> </w:t>
      </w:r>
      <w:r w:rsidRPr="00C0455D">
        <w:rPr>
          <w:sz w:val="20"/>
        </w:rPr>
        <w:t xml:space="preserve">several of the issues </w:t>
      </w:r>
      <w:r w:rsidR="00203810">
        <w:rPr>
          <w:sz w:val="20"/>
        </w:rPr>
        <w:t>related to enhanced IAB topology adaptation</w:t>
      </w:r>
      <w:r w:rsidR="007C0BE3">
        <w:rPr>
          <w:sz w:val="20"/>
        </w:rPr>
        <w:t xml:space="preserve"> and</w:t>
      </w:r>
      <w:r w:rsidR="00657A1E" w:rsidRPr="00C0455D">
        <w:rPr>
          <w:sz w:val="20"/>
        </w:rPr>
        <w:t xml:space="preserve"> </w:t>
      </w:r>
      <w:r w:rsidR="00203810">
        <w:rPr>
          <w:sz w:val="20"/>
        </w:rPr>
        <w:t xml:space="preserve">further </w:t>
      </w:r>
      <w:r w:rsidR="00657A1E" w:rsidRPr="00C0455D">
        <w:rPr>
          <w:sz w:val="20"/>
        </w:rPr>
        <w:t>explore how these enhancement</w:t>
      </w:r>
      <w:r w:rsidR="00EC3F13" w:rsidRPr="00C0455D">
        <w:rPr>
          <w:sz w:val="20"/>
        </w:rPr>
        <w:t>s</w:t>
      </w:r>
      <w:r w:rsidR="00657A1E" w:rsidRPr="00C0455D">
        <w:rPr>
          <w:sz w:val="20"/>
        </w:rPr>
        <w:t xml:space="preserve"> might impact RAN</w:t>
      </w:r>
      <w:r w:rsidR="00AB092E" w:rsidRPr="00C0455D">
        <w:rPr>
          <w:sz w:val="20"/>
        </w:rPr>
        <w:t>2’s work</w:t>
      </w:r>
      <w:r w:rsidR="00922C77" w:rsidRPr="00C0455D">
        <w:rPr>
          <w:sz w:val="20"/>
        </w:rPr>
        <w:t>.</w:t>
      </w:r>
    </w:p>
    <w:p w14:paraId="4AFEC7DB" w14:textId="4929C6CC" w:rsidR="004B507F" w:rsidRPr="00DD5C35" w:rsidRDefault="002167A3" w:rsidP="00DD5C3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4" w:name="OLE_LINK16"/>
      <w:bookmarkStart w:id="5" w:name="OLE_LINK17"/>
    </w:p>
    <w:p w14:paraId="31B413AA" w14:textId="2F6677D7" w:rsidR="00E53027" w:rsidRPr="00CF783F" w:rsidRDefault="00E53027" w:rsidP="00E53027">
      <w:pPr>
        <w:pStyle w:val="Heading2"/>
        <w:rPr>
          <w:rFonts w:eastAsiaTheme="minorEastAsia"/>
          <w:lang w:eastAsia="zh-CN"/>
        </w:rPr>
      </w:pPr>
      <w:r>
        <w:rPr>
          <w:rFonts w:eastAsiaTheme="minorEastAsia"/>
          <w:lang w:eastAsia="zh-CN"/>
        </w:rPr>
        <w:t>DAPS-like IAB node migration</w:t>
      </w:r>
    </w:p>
    <w:p w14:paraId="29B9605E" w14:textId="2159654D" w:rsidR="00294EA4" w:rsidRDefault="00E53027" w:rsidP="00E53027">
      <w:pPr>
        <w:spacing w:after="120"/>
        <w:jc w:val="both"/>
        <w:rPr>
          <w:rFonts w:eastAsiaTheme="minorEastAsia"/>
          <w:sz w:val="20"/>
          <w:lang w:eastAsia="zh-CN"/>
        </w:rPr>
      </w:pPr>
      <w:r>
        <w:rPr>
          <w:rFonts w:eastAsiaTheme="minorEastAsia"/>
          <w:sz w:val="20"/>
          <w:lang w:eastAsia="zh-CN"/>
        </w:rPr>
        <w:t xml:space="preserve">In </w:t>
      </w:r>
      <w:r w:rsidR="00777D2E">
        <w:rPr>
          <w:rFonts w:eastAsiaTheme="minorEastAsia"/>
          <w:sz w:val="20"/>
          <w:lang w:eastAsia="zh-CN"/>
        </w:rPr>
        <w:t xml:space="preserve">[6] RAN3 informed RAN2 that they had discussed baseline procedures for inter-donor topology adaptation, including NRDC and a DAPS-like solution. RAN3 also stated that assume that a DAPS-like solution for backhauling should be defined by RAN2, and they invite RAN2 to discuss the use case, </w:t>
      </w:r>
      <w:proofErr w:type="gramStart"/>
      <w:r w:rsidR="00777D2E">
        <w:rPr>
          <w:rFonts w:eastAsiaTheme="minorEastAsia"/>
          <w:sz w:val="20"/>
          <w:lang w:eastAsia="zh-CN"/>
        </w:rPr>
        <w:t>functionality</w:t>
      </w:r>
      <w:proofErr w:type="gramEnd"/>
      <w:r w:rsidR="00777D2E">
        <w:rPr>
          <w:rFonts w:eastAsiaTheme="minorEastAsia"/>
          <w:sz w:val="20"/>
          <w:lang w:eastAsia="zh-CN"/>
        </w:rPr>
        <w:t xml:space="preserve"> and protocol stack of a DAPS-like solution for IAB. As mentioned previously, post </w:t>
      </w:r>
      <w:r w:rsidR="00777D2E" w:rsidRPr="00851207">
        <w:rPr>
          <w:sz w:val="20"/>
        </w:rPr>
        <w:t>RAN2#11</w:t>
      </w:r>
      <w:r w:rsidR="00777D2E">
        <w:rPr>
          <w:sz w:val="20"/>
        </w:rPr>
        <w:t>3</w:t>
      </w:r>
      <w:r w:rsidR="00777D2E" w:rsidRPr="00851207">
        <w:rPr>
          <w:sz w:val="20"/>
        </w:rPr>
        <w:t>e</w:t>
      </w:r>
      <w:r w:rsidR="00777D2E">
        <w:rPr>
          <w:sz w:val="20"/>
        </w:rPr>
        <w:t xml:space="preserve"> RAN2 conducted e-mail discussion [4] on CHO and DAPS for IAB.</w:t>
      </w:r>
    </w:p>
    <w:p w14:paraId="234601DC" w14:textId="43549EDA" w:rsidR="00777D2E" w:rsidRDefault="00963FF0" w:rsidP="00E53027">
      <w:pPr>
        <w:spacing w:after="120"/>
        <w:jc w:val="both"/>
        <w:rPr>
          <w:rFonts w:eastAsiaTheme="minorEastAsia"/>
          <w:sz w:val="20"/>
          <w:lang w:eastAsia="zh-CN"/>
        </w:rPr>
      </w:pPr>
      <w:r>
        <w:rPr>
          <w:rFonts w:eastAsiaTheme="minorEastAsia"/>
          <w:sz w:val="20"/>
          <w:lang w:eastAsia="zh-CN"/>
        </w:rPr>
        <w:t>DAPS handover was introduced in Rel. 16 as a mechanism to achieve 0 msec. handover interruption. TS 38.300 [7] describes DAPS HO as follows:</w:t>
      </w:r>
    </w:p>
    <w:p w14:paraId="0DF570CA" w14:textId="77777777" w:rsidR="00712BE5" w:rsidRDefault="00712BE5" w:rsidP="00712BE5">
      <w:pPr>
        <w:rPr>
          <w:sz w:val="20"/>
        </w:rPr>
      </w:pPr>
      <w:r w:rsidRPr="00712BE5">
        <w:rPr>
          <w:noProof/>
          <w:sz w:val="20"/>
        </w:rPr>
        <mc:AlternateContent>
          <mc:Choice Requires="wps">
            <w:drawing>
              <wp:inline distT="0" distB="0" distL="0" distR="0" wp14:anchorId="4DDAD7DA" wp14:editId="484671F6">
                <wp:extent cx="6129655" cy="1404620"/>
                <wp:effectExtent l="0" t="0" r="23495" b="2032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655" cy="1404620"/>
                        </a:xfrm>
                        <a:prstGeom prst="rect">
                          <a:avLst/>
                        </a:prstGeom>
                        <a:solidFill>
                          <a:srgbClr val="FFFFFF"/>
                        </a:solidFill>
                        <a:ln w="9525">
                          <a:solidFill>
                            <a:srgbClr val="000000"/>
                          </a:solidFill>
                          <a:miter lim="800000"/>
                          <a:headEnd/>
                          <a:tailEnd/>
                        </a:ln>
                      </wps:spPr>
                      <wps:txbx>
                        <w:txbxContent>
                          <w:p w14:paraId="2CFFA20A" w14:textId="4D3B48DD" w:rsidR="0067543B" w:rsidRPr="00712BE5" w:rsidRDefault="0067543B" w:rsidP="00712BE5">
                            <w:pPr>
                              <w:ind w:left="284"/>
                              <w:rPr>
                                <w:sz w:val="20"/>
                              </w:rPr>
                            </w:pPr>
                            <w:r w:rsidRPr="00712BE5">
                              <w:rPr>
                                <w:sz w:val="20"/>
                              </w:rPr>
                              <w:t xml:space="preserve">In case of DAPS handover, the UE continues the downlink user data reception from the source </w:t>
                            </w:r>
                            <w:proofErr w:type="spellStart"/>
                            <w:r w:rsidRPr="00712BE5">
                              <w:rPr>
                                <w:sz w:val="20"/>
                              </w:rPr>
                              <w:t>gNB</w:t>
                            </w:r>
                            <w:proofErr w:type="spellEnd"/>
                            <w:r w:rsidRPr="00712BE5">
                              <w:rPr>
                                <w:sz w:val="20"/>
                              </w:rPr>
                              <w:t xml:space="preserve"> until releasing the source cell and continues the uplink user data transmission to the source </w:t>
                            </w:r>
                            <w:proofErr w:type="spellStart"/>
                            <w:r w:rsidRPr="00712BE5">
                              <w:rPr>
                                <w:sz w:val="20"/>
                              </w:rPr>
                              <w:t>gNB</w:t>
                            </w:r>
                            <w:proofErr w:type="spellEnd"/>
                            <w:r w:rsidRPr="00712BE5">
                              <w:rPr>
                                <w:sz w:val="20"/>
                              </w:rPr>
                              <w:t xml:space="preserve"> until successful </w:t>
                            </w:r>
                            <w:proofErr w:type="gramStart"/>
                            <w:r w:rsidRPr="00712BE5">
                              <w:rPr>
                                <w:sz w:val="20"/>
                              </w:rPr>
                              <w:t>random access</w:t>
                            </w:r>
                            <w:proofErr w:type="gramEnd"/>
                            <w:r w:rsidRPr="00712BE5">
                              <w:rPr>
                                <w:sz w:val="20"/>
                              </w:rPr>
                              <w:t xml:space="preserve"> procedure to the target </w:t>
                            </w:r>
                            <w:proofErr w:type="spellStart"/>
                            <w:r w:rsidRPr="00712BE5">
                              <w:rPr>
                                <w:sz w:val="20"/>
                              </w:rPr>
                              <w:t>gNB</w:t>
                            </w:r>
                            <w:proofErr w:type="spellEnd"/>
                            <w:r w:rsidRPr="00712BE5">
                              <w:rPr>
                                <w:sz w:val="20"/>
                              </w:rPr>
                              <w:t>.</w:t>
                            </w:r>
                          </w:p>
                          <w:p w14:paraId="65F83545" w14:textId="77777777" w:rsidR="0067543B" w:rsidRPr="00712BE5" w:rsidRDefault="0067543B" w:rsidP="00712BE5">
                            <w:pPr>
                              <w:ind w:left="284"/>
                              <w:rPr>
                                <w:sz w:val="20"/>
                              </w:rPr>
                            </w:pPr>
                            <w:r w:rsidRPr="00712BE5">
                              <w:rPr>
                                <w:sz w:val="20"/>
                              </w:rPr>
                              <w:t xml:space="preserve">Only </w:t>
                            </w:r>
                            <w:r w:rsidRPr="00712BE5">
                              <w:rPr>
                                <w:rFonts w:eastAsia="Yu Mincho"/>
                                <w:sz w:val="20"/>
                              </w:rPr>
                              <w:t xml:space="preserve">source and target </w:t>
                            </w:r>
                            <w:proofErr w:type="spellStart"/>
                            <w:r w:rsidRPr="00712BE5">
                              <w:rPr>
                                <w:sz w:val="20"/>
                              </w:rPr>
                              <w:t>PCell</w:t>
                            </w:r>
                            <w:proofErr w:type="spellEnd"/>
                            <w:r w:rsidRPr="00712BE5">
                              <w:rPr>
                                <w:sz w:val="20"/>
                              </w:rPr>
                              <w:t xml:space="preserve"> </w:t>
                            </w:r>
                            <w:r w:rsidRPr="00712BE5">
                              <w:rPr>
                                <w:rFonts w:eastAsia="Yu Mincho"/>
                                <w:sz w:val="20"/>
                              </w:rPr>
                              <w:t>are used</w:t>
                            </w:r>
                            <w:r w:rsidRPr="00712BE5">
                              <w:rPr>
                                <w:sz w:val="20"/>
                              </w:rPr>
                              <w:t xml:space="preserve"> during DAPS handover. CA, DC, SUL, multi-TRP</w:t>
                            </w:r>
                            <w:r w:rsidRPr="00712BE5">
                              <w:rPr>
                                <w:rFonts w:eastAsia="SimSun"/>
                                <w:sz w:val="20"/>
                                <w:lang w:eastAsia="zh-CN"/>
                              </w:rPr>
                              <w:t xml:space="preserve">, NR </w:t>
                            </w:r>
                            <w:proofErr w:type="spellStart"/>
                            <w:r w:rsidRPr="00712BE5">
                              <w:rPr>
                                <w:rFonts w:eastAsia="SimSun"/>
                                <w:sz w:val="20"/>
                                <w:lang w:eastAsia="zh-CN"/>
                              </w:rPr>
                              <w:t>sidelink</w:t>
                            </w:r>
                            <w:proofErr w:type="spellEnd"/>
                            <w:r w:rsidRPr="00712BE5">
                              <w:rPr>
                                <w:rFonts w:eastAsia="SimSun"/>
                                <w:sz w:val="20"/>
                                <w:lang w:eastAsia="zh-CN"/>
                              </w:rPr>
                              <w:t xml:space="preserve"> configurations and V2X </w:t>
                            </w:r>
                            <w:proofErr w:type="spellStart"/>
                            <w:r w:rsidRPr="00712BE5">
                              <w:rPr>
                                <w:rFonts w:eastAsia="SimSun"/>
                                <w:sz w:val="20"/>
                                <w:lang w:eastAsia="zh-CN"/>
                              </w:rPr>
                              <w:t>sidelink</w:t>
                            </w:r>
                            <w:proofErr w:type="spellEnd"/>
                            <w:r w:rsidRPr="00712BE5">
                              <w:rPr>
                                <w:rFonts w:eastAsia="SimSun"/>
                                <w:sz w:val="20"/>
                                <w:lang w:eastAsia="zh-CN"/>
                              </w:rPr>
                              <w:t xml:space="preserve"> configurations</w:t>
                            </w:r>
                            <w:r w:rsidRPr="00712BE5">
                              <w:rPr>
                                <w:sz w:val="20"/>
                              </w:rPr>
                              <w:t xml:space="preserve"> are released by the source </w:t>
                            </w:r>
                            <w:proofErr w:type="spellStart"/>
                            <w:r w:rsidRPr="00712BE5">
                              <w:rPr>
                                <w:sz w:val="20"/>
                              </w:rPr>
                              <w:t>gNB</w:t>
                            </w:r>
                            <w:proofErr w:type="spellEnd"/>
                            <w:r w:rsidRPr="00712BE5">
                              <w:rPr>
                                <w:sz w:val="20"/>
                              </w:rPr>
                              <w:t xml:space="preserve"> before the handover command is sent to the UE and are not configured by the target </w:t>
                            </w:r>
                            <w:proofErr w:type="spellStart"/>
                            <w:r w:rsidRPr="00712BE5">
                              <w:rPr>
                                <w:sz w:val="20"/>
                              </w:rPr>
                              <w:t>gNB</w:t>
                            </w:r>
                            <w:proofErr w:type="spellEnd"/>
                            <w:r w:rsidRPr="00712BE5">
                              <w:rPr>
                                <w:sz w:val="20"/>
                              </w:rPr>
                              <w:t xml:space="preserve"> until the DAPS handover has completed (</w:t>
                            </w:r>
                            <w:proofErr w:type="gramStart"/>
                            <w:r w:rsidRPr="00712BE5">
                              <w:rPr>
                                <w:sz w:val="20"/>
                              </w:rPr>
                              <w:t>i.e.</w:t>
                            </w:r>
                            <w:proofErr w:type="gramEnd"/>
                            <w:r w:rsidRPr="00712BE5">
                              <w:rPr>
                                <w:sz w:val="20"/>
                              </w:rPr>
                              <w:t xml:space="preserve"> at source cell release).</w:t>
                            </w:r>
                          </w:p>
                          <w:p w14:paraId="7E207786" w14:textId="77777777" w:rsidR="0067543B" w:rsidRPr="00712BE5" w:rsidRDefault="0067543B" w:rsidP="00712BE5">
                            <w:pPr>
                              <w:ind w:left="284"/>
                              <w:rPr>
                                <w:sz w:val="20"/>
                              </w:rPr>
                            </w:pPr>
                            <w:r w:rsidRPr="00712BE5">
                              <w:rPr>
                                <w:sz w:val="20"/>
                              </w:rPr>
                              <w:t>The handover mechanism triggered by RRC requires the UE at least to reset the MAC entity and re-establish RLC, except for DAPS handover, where upon reception of the handover command, the UE:</w:t>
                            </w:r>
                          </w:p>
                          <w:p w14:paraId="3E963941" w14:textId="77777777" w:rsidR="0067543B" w:rsidRPr="00712BE5" w:rsidRDefault="0067543B" w:rsidP="00712BE5">
                            <w:pPr>
                              <w:pStyle w:val="B1"/>
                              <w:ind w:left="852"/>
                            </w:pPr>
                            <w:r w:rsidRPr="00712BE5">
                              <w:t>-</w:t>
                            </w:r>
                            <w:r w:rsidRPr="00712BE5">
                              <w:tab/>
                              <w:t xml:space="preserve">Creates a MAC entity for </w:t>
                            </w:r>
                            <w:proofErr w:type="gramStart"/>
                            <w:r w:rsidRPr="00712BE5">
                              <w:t>target;</w:t>
                            </w:r>
                            <w:proofErr w:type="gramEnd"/>
                          </w:p>
                          <w:p w14:paraId="241F49E8" w14:textId="77777777" w:rsidR="0067543B" w:rsidRPr="00712BE5" w:rsidRDefault="0067543B" w:rsidP="00712BE5">
                            <w:pPr>
                              <w:pStyle w:val="B1"/>
                              <w:ind w:left="852"/>
                            </w:pPr>
                            <w:r w:rsidRPr="00712BE5">
                              <w:t>-</w:t>
                            </w:r>
                            <w:r w:rsidRPr="00712BE5">
                              <w:tab/>
                              <w:t xml:space="preserve">Establishes the RLC entity and an associated DTCH logical channel for target for each DRB configured with </w:t>
                            </w:r>
                            <w:proofErr w:type="gramStart"/>
                            <w:r w:rsidRPr="00712BE5">
                              <w:t>DAPS;</w:t>
                            </w:r>
                            <w:proofErr w:type="gramEnd"/>
                          </w:p>
                          <w:p w14:paraId="5F631435" w14:textId="77777777" w:rsidR="0067543B" w:rsidRPr="00712BE5" w:rsidRDefault="0067543B" w:rsidP="00712BE5">
                            <w:pPr>
                              <w:pStyle w:val="B1"/>
                              <w:ind w:left="852"/>
                            </w:pPr>
                            <w:bookmarkStart w:id="6" w:name="_Hlk22837273"/>
                            <w:r w:rsidRPr="00712BE5">
                              <w:t>-</w:t>
                            </w:r>
                            <w:r w:rsidRPr="00712BE5">
                              <w:tab/>
                              <w:t xml:space="preserve">For each DRB configured with DAPS, reconfigures the PDCP entity with separate security and ROHC functions for source and target and associates them with the RLC entities configured by source and target </w:t>
                            </w:r>
                            <w:proofErr w:type="gramStart"/>
                            <w:r w:rsidRPr="00712BE5">
                              <w:t>respectively;</w:t>
                            </w:r>
                            <w:proofErr w:type="gramEnd"/>
                          </w:p>
                          <w:bookmarkEnd w:id="6"/>
                          <w:p w14:paraId="588C55C1" w14:textId="5248C85C" w:rsidR="0067543B" w:rsidRDefault="0067543B" w:rsidP="00AB2BF3">
                            <w:pPr>
                              <w:ind w:left="630"/>
                            </w:pPr>
                            <w:r w:rsidRPr="00712BE5">
                              <w:rPr>
                                <w:sz w:val="20"/>
                              </w:rPr>
                              <w:t>-</w:t>
                            </w:r>
                            <w:r w:rsidRPr="00712BE5">
                              <w:rPr>
                                <w:sz w:val="20"/>
                              </w:rPr>
                              <w:tab/>
                              <w:t>Retains the rest of the source configurations until release of the source.</w:t>
                            </w:r>
                          </w:p>
                        </w:txbxContent>
                      </wps:txbx>
                      <wps:bodyPr rot="0" vert="horz" wrap="square" lIns="91440" tIns="45720" rIns="91440" bIns="45720" anchor="t" anchorCtr="0">
                        <a:spAutoFit/>
                      </wps:bodyPr>
                    </wps:wsp>
                  </a:graphicData>
                </a:graphic>
              </wp:inline>
            </w:drawing>
          </mc:Choice>
          <mc:Fallback>
            <w:pict>
              <v:shape w14:anchorId="4DDAD7DA" id="_x0000_s1027"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">
                <v:textbox style="mso-fit-shape-to-text:t">
                  <w:txbxContent>
                    <w:p w14:paraId="2CFFA20A" w14:textId="4D3B48DD" w:rsidR="0067543B" w:rsidRPr="00712BE5" w:rsidRDefault="0067543B" w:rsidP="00712BE5">
                      <w:pPr>
                        <w:ind w:left="284"/>
                        <w:rPr>
                          <w:sz w:val="20"/>
                        </w:rPr>
                      </w:pPr>
                      <w:r w:rsidRPr="00712BE5">
                        <w:rPr>
                          <w:sz w:val="20"/>
                        </w:rPr>
                        <w:t xml:space="preserve">In case of DAPS handover, the UE continues the downlink user data reception from the source </w:t>
                      </w:r>
                      <w:proofErr w:type="spellStart"/>
                      <w:r w:rsidRPr="00712BE5">
                        <w:rPr>
                          <w:sz w:val="20"/>
                        </w:rPr>
                        <w:t>gNB</w:t>
                      </w:r>
                      <w:proofErr w:type="spellEnd"/>
                      <w:r w:rsidRPr="00712BE5">
                        <w:rPr>
                          <w:sz w:val="20"/>
                        </w:rPr>
                        <w:t xml:space="preserve"> until releasing the source cell and continues the uplink user data transmission to the source </w:t>
                      </w:r>
                      <w:proofErr w:type="spellStart"/>
                      <w:r w:rsidRPr="00712BE5">
                        <w:rPr>
                          <w:sz w:val="20"/>
                        </w:rPr>
                        <w:t>gNB</w:t>
                      </w:r>
                      <w:proofErr w:type="spellEnd"/>
                      <w:r w:rsidRPr="00712BE5">
                        <w:rPr>
                          <w:sz w:val="20"/>
                        </w:rPr>
                        <w:t xml:space="preserve"> until successful </w:t>
                      </w:r>
                      <w:proofErr w:type="gramStart"/>
                      <w:r w:rsidRPr="00712BE5">
                        <w:rPr>
                          <w:sz w:val="20"/>
                        </w:rPr>
                        <w:t>random access</w:t>
                      </w:r>
                      <w:proofErr w:type="gramEnd"/>
                      <w:r w:rsidRPr="00712BE5">
                        <w:rPr>
                          <w:sz w:val="20"/>
                        </w:rPr>
                        <w:t xml:space="preserve"> procedure to the target </w:t>
                      </w:r>
                      <w:proofErr w:type="spellStart"/>
                      <w:r w:rsidRPr="00712BE5">
                        <w:rPr>
                          <w:sz w:val="20"/>
                        </w:rPr>
                        <w:t>gNB</w:t>
                      </w:r>
                      <w:proofErr w:type="spellEnd"/>
                      <w:r w:rsidRPr="00712BE5">
                        <w:rPr>
                          <w:sz w:val="20"/>
                        </w:rPr>
                        <w:t>.</w:t>
                      </w:r>
                    </w:p>
                    <w:p w14:paraId="65F83545" w14:textId="77777777" w:rsidR="0067543B" w:rsidRPr="00712BE5" w:rsidRDefault="0067543B" w:rsidP="00712BE5">
                      <w:pPr>
                        <w:ind w:left="284"/>
                        <w:rPr>
                          <w:sz w:val="20"/>
                        </w:rPr>
                      </w:pPr>
                      <w:r w:rsidRPr="00712BE5">
                        <w:rPr>
                          <w:sz w:val="20"/>
                        </w:rPr>
                        <w:t xml:space="preserve">Only </w:t>
                      </w:r>
                      <w:r w:rsidRPr="00712BE5">
                        <w:rPr>
                          <w:rFonts w:eastAsia="Yu Mincho"/>
                          <w:sz w:val="20"/>
                        </w:rPr>
                        <w:t xml:space="preserve">source and target </w:t>
                      </w:r>
                      <w:proofErr w:type="spellStart"/>
                      <w:r w:rsidRPr="00712BE5">
                        <w:rPr>
                          <w:sz w:val="20"/>
                        </w:rPr>
                        <w:t>PCell</w:t>
                      </w:r>
                      <w:proofErr w:type="spellEnd"/>
                      <w:r w:rsidRPr="00712BE5">
                        <w:rPr>
                          <w:sz w:val="20"/>
                        </w:rPr>
                        <w:t xml:space="preserve"> </w:t>
                      </w:r>
                      <w:r w:rsidRPr="00712BE5">
                        <w:rPr>
                          <w:rFonts w:eastAsia="Yu Mincho"/>
                          <w:sz w:val="20"/>
                        </w:rPr>
                        <w:t>are used</w:t>
                      </w:r>
                      <w:r w:rsidRPr="00712BE5">
                        <w:rPr>
                          <w:sz w:val="20"/>
                        </w:rPr>
                        <w:t xml:space="preserve"> during DAPS handover. CA, DC, SUL, multi-TRP</w:t>
                      </w:r>
                      <w:r w:rsidRPr="00712BE5">
                        <w:rPr>
                          <w:rFonts w:eastAsia="SimSun"/>
                          <w:sz w:val="20"/>
                          <w:lang w:eastAsia="zh-CN"/>
                        </w:rPr>
                        <w:t xml:space="preserve">, NR </w:t>
                      </w:r>
                      <w:proofErr w:type="spellStart"/>
                      <w:r w:rsidRPr="00712BE5">
                        <w:rPr>
                          <w:rFonts w:eastAsia="SimSun"/>
                          <w:sz w:val="20"/>
                          <w:lang w:eastAsia="zh-CN"/>
                        </w:rPr>
                        <w:t>sidelink</w:t>
                      </w:r>
                      <w:proofErr w:type="spellEnd"/>
                      <w:r w:rsidRPr="00712BE5">
                        <w:rPr>
                          <w:rFonts w:eastAsia="SimSun"/>
                          <w:sz w:val="20"/>
                          <w:lang w:eastAsia="zh-CN"/>
                        </w:rPr>
                        <w:t xml:space="preserve"> configurations and V2X </w:t>
                      </w:r>
                      <w:proofErr w:type="spellStart"/>
                      <w:r w:rsidRPr="00712BE5">
                        <w:rPr>
                          <w:rFonts w:eastAsia="SimSun"/>
                          <w:sz w:val="20"/>
                          <w:lang w:eastAsia="zh-CN"/>
                        </w:rPr>
                        <w:t>sidelink</w:t>
                      </w:r>
                      <w:proofErr w:type="spellEnd"/>
                      <w:r w:rsidRPr="00712BE5">
                        <w:rPr>
                          <w:rFonts w:eastAsia="SimSun"/>
                          <w:sz w:val="20"/>
                          <w:lang w:eastAsia="zh-CN"/>
                        </w:rPr>
                        <w:t xml:space="preserve"> configurations</w:t>
                      </w:r>
                      <w:r w:rsidRPr="00712BE5">
                        <w:rPr>
                          <w:sz w:val="20"/>
                        </w:rPr>
                        <w:t xml:space="preserve"> are released by the source </w:t>
                      </w:r>
                      <w:proofErr w:type="spellStart"/>
                      <w:r w:rsidRPr="00712BE5">
                        <w:rPr>
                          <w:sz w:val="20"/>
                        </w:rPr>
                        <w:t>gNB</w:t>
                      </w:r>
                      <w:proofErr w:type="spellEnd"/>
                      <w:r w:rsidRPr="00712BE5">
                        <w:rPr>
                          <w:sz w:val="20"/>
                        </w:rPr>
                        <w:t xml:space="preserve"> before the handover command is sent to the UE and are not configured by the target </w:t>
                      </w:r>
                      <w:proofErr w:type="spellStart"/>
                      <w:r w:rsidRPr="00712BE5">
                        <w:rPr>
                          <w:sz w:val="20"/>
                        </w:rPr>
                        <w:t>gNB</w:t>
                      </w:r>
                      <w:proofErr w:type="spellEnd"/>
                      <w:r w:rsidRPr="00712BE5">
                        <w:rPr>
                          <w:sz w:val="20"/>
                        </w:rPr>
                        <w:t xml:space="preserve"> until the DAPS handover has completed (</w:t>
                      </w:r>
                      <w:proofErr w:type="gramStart"/>
                      <w:r w:rsidRPr="00712BE5">
                        <w:rPr>
                          <w:sz w:val="20"/>
                        </w:rPr>
                        <w:t>i.e.</w:t>
                      </w:r>
                      <w:proofErr w:type="gramEnd"/>
                      <w:r w:rsidRPr="00712BE5">
                        <w:rPr>
                          <w:sz w:val="20"/>
                        </w:rPr>
                        <w:t xml:space="preserve"> at source cell release).</w:t>
                      </w:r>
                    </w:p>
                    <w:p w14:paraId="7E207786" w14:textId="77777777" w:rsidR="0067543B" w:rsidRPr="00712BE5" w:rsidRDefault="0067543B" w:rsidP="00712BE5">
                      <w:pPr>
                        <w:ind w:left="284"/>
                        <w:rPr>
                          <w:sz w:val="20"/>
                        </w:rPr>
                      </w:pPr>
                      <w:r w:rsidRPr="00712BE5">
                        <w:rPr>
                          <w:sz w:val="20"/>
                        </w:rPr>
                        <w:t>The handover mechanism triggered by RRC requires the UE at least to reset the MAC entity and re-establish RLC, except for DAPS handover, where upon reception of the handover command, the UE:</w:t>
                      </w:r>
                    </w:p>
                    <w:p w14:paraId="3E963941" w14:textId="77777777" w:rsidR="0067543B" w:rsidRPr="00712BE5" w:rsidRDefault="0067543B" w:rsidP="00712BE5">
                      <w:pPr>
                        <w:pStyle w:val="B1"/>
                        <w:ind w:left="852"/>
                      </w:pPr>
                      <w:r w:rsidRPr="00712BE5">
                        <w:t>-</w:t>
                      </w:r>
                      <w:r w:rsidRPr="00712BE5">
                        <w:tab/>
                        <w:t xml:space="preserve">Creates a MAC entity for </w:t>
                      </w:r>
                      <w:proofErr w:type="gramStart"/>
                      <w:r w:rsidRPr="00712BE5">
                        <w:t>target;</w:t>
                      </w:r>
                      <w:proofErr w:type="gramEnd"/>
                    </w:p>
                    <w:p w14:paraId="241F49E8" w14:textId="77777777" w:rsidR="0067543B" w:rsidRPr="00712BE5" w:rsidRDefault="0067543B" w:rsidP="00712BE5">
                      <w:pPr>
                        <w:pStyle w:val="B1"/>
                        <w:ind w:left="852"/>
                      </w:pPr>
                      <w:r w:rsidRPr="00712BE5">
                        <w:t>-</w:t>
                      </w:r>
                      <w:r w:rsidRPr="00712BE5">
                        <w:tab/>
                        <w:t xml:space="preserve">Establishes the RLC entity and an associated DTCH logical channel for target for each DRB configured with </w:t>
                      </w:r>
                      <w:proofErr w:type="gramStart"/>
                      <w:r w:rsidRPr="00712BE5">
                        <w:t>DAPS;</w:t>
                      </w:r>
                      <w:proofErr w:type="gramEnd"/>
                    </w:p>
                    <w:p w14:paraId="5F631435" w14:textId="77777777" w:rsidR="0067543B" w:rsidRPr="00712BE5" w:rsidRDefault="0067543B" w:rsidP="00712BE5">
                      <w:pPr>
                        <w:pStyle w:val="B1"/>
                        <w:ind w:left="852"/>
                      </w:pPr>
                      <w:bookmarkStart w:id="7" w:name="_Hlk22837273"/>
                      <w:r w:rsidRPr="00712BE5">
                        <w:t>-</w:t>
                      </w:r>
                      <w:r w:rsidRPr="00712BE5">
                        <w:tab/>
                        <w:t xml:space="preserve">For each DRB configured with DAPS, reconfigures the PDCP entity with separate security and ROHC functions for source and target and associates them with the RLC entities configured by source and target </w:t>
                      </w:r>
                      <w:proofErr w:type="gramStart"/>
                      <w:r w:rsidRPr="00712BE5">
                        <w:t>respectively;</w:t>
                      </w:r>
                      <w:proofErr w:type="gramEnd"/>
                    </w:p>
                    <w:bookmarkEnd w:id="7"/>
                    <w:p w14:paraId="588C55C1" w14:textId="5248C85C" w:rsidR="0067543B" w:rsidRDefault="0067543B" w:rsidP="00AB2BF3">
                      <w:pPr>
                        <w:ind w:left="630"/>
                      </w:pPr>
                      <w:r w:rsidRPr="00712BE5">
                        <w:rPr>
                          <w:sz w:val="20"/>
                        </w:rPr>
                        <w:t>-</w:t>
                      </w:r>
                      <w:r w:rsidRPr="00712BE5">
                        <w:rPr>
                          <w:sz w:val="20"/>
                        </w:rPr>
                        <w:tab/>
                        <w:t>Retains the rest of the source configurations until release of the source.</w:t>
                      </w:r>
                    </w:p>
                  </w:txbxContent>
                </v:textbox>
                <w10:anchorlock/>
              </v:shape>
            </w:pict>
          </mc:Fallback>
        </mc:AlternateContent>
      </w:r>
    </w:p>
    <w:p w14:paraId="32E2846C" w14:textId="6C49390D" w:rsidR="00712BE5" w:rsidRDefault="00AB2BF3" w:rsidP="00AB2BF3">
      <w:pPr>
        <w:pStyle w:val="B1"/>
        <w:ind w:left="0" w:firstLine="0"/>
      </w:pPr>
      <w:r>
        <w:t xml:space="preserve">Clearly DAPS handover has significant limitations. However, these limitations were agreed after lengthy technical discussions in Rel. 16 and deemed both necessary </w:t>
      </w:r>
      <w:proofErr w:type="gramStart"/>
      <w:r>
        <w:t>in order to</w:t>
      </w:r>
      <w:proofErr w:type="gramEnd"/>
      <w:r>
        <w:t xml:space="preserve"> limit the complexity of DAPS, as well as being acceptable for the limited scope of achieving 0 msec handover interruption. It is not within the scope of the </w:t>
      </w:r>
      <w:proofErr w:type="spellStart"/>
      <w:r>
        <w:t>eIAB</w:t>
      </w:r>
      <w:proofErr w:type="spellEnd"/>
      <w:r>
        <w:t xml:space="preserve"> WI to redefine DAPS handover, nor find solutions to address its limitations. If a DAPS-like solution is adopted for </w:t>
      </w:r>
      <w:bookmarkStart w:id="8" w:name="_Hlk68213479"/>
      <w:r>
        <w:t>inter donor IAB migration</w:t>
      </w:r>
      <w:bookmarkEnd w:id="8"/>
      <w:r>
        <w:t>, then RAN2 consider the limitations of Rel. 16 DAPS handover and adopt this as the baseline for any IAB DAPS-like solution.</w:t>
      </w:r>
    </w:p>
    <w:p w14:paraId="47BD188A" w14:textId="77777777" w:rsidR="00AB2BF3" w:rsidRDefault="00AB2BF3" w:rsidP="00AB2BF3">
      <w:pPr>
        <w:pStyle w:val="B1"/>
        <w:ind w:left="0" w:firstLine="0"/>
        <w:rPr>
          <w:b/>
        </w:rPr>
      </w:pPr>
      <w:r>
        <w:rPr>
          <w:b/>
        </w:rPr>
        <w:t>Proposal 1: Rel. 16 DAPS handover would be the baseline for any DAPS-like solution for</w:t>
      </w:r>
      <w:r w:rsidRPr="00AB2BF3">
        <w:t xml:space="preserve"> </w:t>
      </w:r>
      <w:r w:rsidRPr="00AB2BF3">
        <w:rPr>
          <w:b/>
        </w:rPr>
        <w:t>inter</w:t>
      </w:r>
      <w:r>
        <w:rPr>
          <w:b/>
        </w:rPr>
        <w:t>-</w:t>
      </w:r>
      <w:r w:rsidRPr="00AB2BF3">
        <w:rPr>
          <w:b/>
        </w:rPr>
        <w:t>donor IAB migration</w:t>
      </w:r>
      <w:r>
        <w:rPr>
          <w:b/>
        </w:rPr>
        <w:t xml:space="preserve">, if adopted in Rel. 17. </w:t>
      </w:r>
      <w:proofErr w:type="gramStart"/>
      <w:r>
        <w:rPr>
          <w:b/>
        </w:rPr>
        <w:t>All of</w:t>
      </w:r>
      <w:proofErr w:type="gramEnd"/>
      <w:r>
        <w:rPr>
          <w:b/>
        </w:rPr>
        <w:t xml:space="preserve"> the limitations that apply to Rel. 16 DAPS handover would also apply to a DAPS-like solution for IAB node migration.</w:t>
      </w:r>
    </w:p>
    <w:p w14:paraId="23783DE3" w14:textId="77777777" w:rsidR="006A2544" w:rsidRDefault="00AB2BF3" w:rsidP="00AB2BF3">
      <w:pPr>
        <w:pStyle w:val="B1"/>
        <w:ind w:left="0" w:firstLine="0"/>
        <w:rPr>
          <w:bCs/>
        </w:rPr>
      </w:pPr>
      <w:r>
        <w:rPr>
          <w:bCs/>
        </w:rPr>
        <w:t xml:space="preserve">Most of the functionality that defines DAP handover is implemented in the PDCP layer. However, there is no PDCP layer associated with BH RLC channels at IAB nodes. </w:t>
      </w:r>
      <w:r w:rsidR="006A2544">
        <w:rPr>
          <w:bCs/>
        </w:rPr>
        <w:t xml:space="preserve">We do not think it would be worthwhile for RAN2 to consider changing the BH link protocol stack </w:t>
      </w:r>
      <w:proofErr w:type="gramStart"/>
      <w:r w:rsidR="006A2544">
        <w:rPr>
          <w:bCs/>
        </w:rPr>
        <w:t>in order to</w:t>
      </w:r>
      <w:proofErr w:type="gramEnd"/>
      <w:r w:rsidR="006A2544">
        <w:rPr>
          <w:bCs/>
        </w:rPr>
        <w:t xml:space="preserve"> define a DAPS-like solution, as this would imply very major effort that is certainly not within the scope of the current WI. Also, such an approach would be extremely difficult from the perspective of backwards compatibility with Rel. 16 compliant IAB nodes. Therefore, any DAPS-like solution for IAB should not involve PDCP, nor changes to the BH link protocol stack.</w:t>
      </w:r>
    </w:p>
    <w:p w14:paraId="66618E08" w14:textId="0F6A6ACB" w:rsidR="00AB2BF3" w:rsidRDefault="006A2544" w:rsidP="00AB2BF3">
      <w:pPr>
        <w:pStyle w:val="B1"/>
        <w:ind w:left="0" w:firstLine="0"/>
        <w:rPr>
          <w:b/>
        </w:rPr>
      </w:pPr>
      <w:r>
        <w:rPr>
          <w:b/>
        </w:rPr>
        <w:t xml:space="preserve">Proposal 2: A DAPS-like solution for </w:t>
      </w:r>
      <w:r w:rsidRPr="00AB2BF3">
        <w:rPr>
          <w:b/>
        </w:rPr>
        <w:t>inter</w:t>
      </w:r>
      <w:r>
        <w:rPr>
          <w:b/>
        </w:rPr>
        <w:t>-</w:t>
      </w:r>
      <w:r w:rsidRPr="00AB2BF3">
        <w:rPr>
          <w:b/>
        </w:rPr>
        <w:t>donor IAB migration</w:t>
      </w:r>
      <w:r>
        <w:rPr>
          <w:b/>
        </w:rPr>
        <w:t>, if adopted in Rel. 17, does not involve changes to the BH link protocol stack (</w:t>
      </w:r>
      <w:proofErr w:type="gramStart"/>
      <w:r>
        <w:rPr>
          <w:b/>
        </w:rPr>
        <w:t>e.g.</w:t>
      </w:r>
      <w:proofErr w:type="gramEnd"/>
      <w:r>
        <w:rPr>
          <w:b/>
        </w:rPr>
        <w:t xml:space="preserve"> introduction of PDCP to the BH link).</w:t>
      </w:r>
    </w:p>
    <w:p w14:paraId="617E5939" w14:textId="5EF2C464" w:rsidR="00534FB9" w:rsidRDefault="008C5F29" w:rsidP="00AB2BF3">
      <w:pPr>
        <w:pStyle w:val="B1"/>
        <w:ind w:left="0" w:firstLine="0"/>
        <w:rPr>
          <w:rFonts w:eastAsiaTheme="minorEastAsia"/>
          <w:lang w:eastAsia="zh-CN"/>
        </w:rPr>
      </w:pPr>
      <w:r>
        <w:t xml:space="preserve">Section 9.2.3.2.2 of </w:t>
      </w:r>
      <w:r>
        <w:rPr>
          <w:rFonts w:eastAsiaTheme="minorEastAsia"/>
          <w:lang w:eastAsia="zh-CN"/>
        </w:rPr>
        <w:t xml:space="preserve">38.300 [7] provides a detailed description of user plane handling for DAPS. </w:t>
      </w:r>
      <w:r w:rsidR="00266AB7">
        <w:rPr>
          <w:rFonts w:eastAsiaTheme="minorEastAsia"/>
          <w:lang w:eastAsia="zh-CN"/>
        </w:rPr>
        <w:t>For</w:t>
      </w:r>
      <w:r>
        <w:rPr>
          <w:rFonts w:eastAsiaTheme="minorEastAsia"/>
          <w:lang w:eastAsia="zh-CN"/>
        </w:rPr>
        <w:t xml:space="preserve"> the </w:t>
      </w:r>
      <w:r w:rsidR="00C93D82">
        <w:rPr>
          <w:rFonts w:eastAsiaTheme="minorEastAsia"/>
          <w:lang w:eastAsia="zh-CN"/>
        </w:rPr>
        <w:t>downlink,</w:t>
      </w:r>
      <w:r>
        <w:rPr>
          <w:rFonts w:eastAsiaTheme="minorEastAsia"/>
          <w:lang w:eastAsia="zh-CN"/>
        </w:rPr>
        <w:t xml:space="preserve"> the source </w:t>
      </w:r>
      <w:proofErr w:type="spellStart"/>
      <w:r>
        <w:rPr>
          <w:rFonts w:eastAsiaTheme="minorEastAsia"/>
          <w:lang w:eastAsia="zh-CN"/>
        </w:rPr>
        <w:t>gNB</w:t>
      </w:r>
      <w:proofErr w:type="spellEnd"/>
      <w:r>
        <w:rPr>
          <w:rFonts w:eastAsiaTheme="minorEastAsia"/>
          <w:lang w:eastAsia="zh-CN"/>
        </w:rPr>
        <w:t xml:space="preserve"> allocat</w:t>
      </w:r>
      <w:r w:rsidR="00266AB7">
        <w:rPr>
          <w:rFonts w:eastAsiaTheme="minorEastAsia"/>
          <w:lang w:eastAsia="zh-CN"/>
        </w:rPr>
        <w:t>es</w:t>
      </w:r>
      <w:r>
        <w:rPr>
          <w:rFonts w:eastAsiaTheme="minorEastAsia"/>
          <w:lang w:eastAsia="zh-CN"/>
        </w:rPr>
        <w:t xml:space="preserve"> PDCP SNs</w:t>
      </w:r>
      <w:r w:rsidR="00266AB7">
        <w:rPr>
          <w:rFonts w:eastAsiaTheme="minorEastAsia"/>
          <w:lang w:eastAsia="zh-CN"/>
        </w:rPr>
        <w:t xml:space="preserve"> until the SN assignment is handed over to the target </w:t>
      </w:r>
      <w:proofErr w:type="spellStart"/>
      <w:r w:rsidR="00266AB7">
        <w:rPr>
          <w:rFonts w:eastAsiaTheme="minorEastAsia"/>
          <w:lang w:eastAsia="zh-CN"/>
        </w:rPr>
        <w:t>gNB</w:t>
      </w:r>
      <w:proofErr w:type="spellEnd"/>
      <w:r w:rsidR="00266AB7">
        <w:rPr>
          <w:rFonts w:eastAsiaTheme="minorEastAsia"/>
          <w:lang w:eastAsia="zh-CN"/>
        </w:rPr>
        <w:t xml:space="preserve">. Furthermore, the source </w:t>
      </w:r>
      <w:proofErr w:type="spellStart"/>
      <w:r w:rsidR="00266AB7">
        <w:rPr>
          <w:rFonts w:eastAsiaTheme="minorEastAsia"/>
          <w:lang w:eastAsia="zh-CN"/>
        </w:rPr>
        <w:t>gNB</w:t>
      </w:r>
      <w:proofErr w:type="spellEnd"/>
      <w:r w:rsidR="00266AB7">
        <w:rPr>
          <w:rFonts w:eastAsiaTheme="minorEastAsia"/>
          <w:lang w:eastAsia="zh-CN"/>
        </w:rPr>
        <w:t xml:space="preserve"> schedules downlink data on the source radio link and forwards PDCP SDUs along with the assigned SNs to the </w:t>
      </w:r>
      <w:r w:rsidR="00266AB7">
        <w:rPr>
          <w:rFonts w:eastAsiaTheme="minorEastAsia"/>
          <w:lang w:eastAsia="zh-CN"/>
        </w:rPr>
        <w:lastRenderedPageBreak/>
        <w:t xml:space="preserve">target </w:t>
      </w:r>
      <w:proofErr w:type="spellStart"/>
      <w:r w:rsidR="00266AB7">
        <w:rPr>
          <w:rFonts w:eastAsiaTheme="minorEastAsia"/>
          <w:lang w:eastAsia="zh-CN"/>
        </w:rPr>
        <w:t>gNB</w:t>
      </w:r>
      <w:proofErr w:type="spellEnd"/>
      <w:r w:rsidR="00266AB7">
        <w:rPr>
          <w:rFonts w:eastAsiaTheme="minorEastAsia"/>
          <w:lang w:eastAsia="zh-CN"/>
        </w:rPr>
        <w:t xml:space="preserve"> for scheduling. The UE receives downlink data from both source and target </w:t>
      </w:r>
      <w:proofErr w:type="spellStart"/>
      <w:r w:rsidR="00266AB7">
        <w:rPr>
          <w:rFonts w:eastAsiaTheme="minorEastAsia"/>
          <w:lang w:eastAsia="zh-CN"/>
        </w:rPr>
        <w:t>gNB</w:t>
      </w:r>
      <w:proofErr w:type="spellEnd"/>
      <w:r w:rsidR="00266AB7">
        <w:rPr>
          <w:rFonts w:eastAsiaTheme="minorEastAsia"/>
          <w:lang w:eastAsia="zh-CN"/>
        </w:rPr>
        <w:t xml:space="preserve"> until the connection to the source </w:t>
      </w:r>
      <w:proofErr w:type="spellStart"/>
      <w:r w:rsidR="00266AB7">
        <w:rPr>
          <w:rFonts w:eastAsiaTheme="minorEastAsia"/>
          <w:lang w:eastAsia="zh-CN"/>
        </w:rPr>
        <w:t>gNB</w:t>
      </w:r>
      <w:proofErr w:type="spellEnd"/>
      <w:r w:rsidR="00266AB7">
        <w:rPr>
          <w:rFonts w:eastAsiaTheme="minorEastAsia"/>
          <w:lang w:eastAsia="zh-CN"/>
        </w:rPr>
        <w:t xml:space="preserve"> is release by an explicit release command from the target </w:t>
      </w:r>
      <w:proofErr w:type="spellStart"/>
      <w:r w:rsidR="00266AB7">
        <w:rPr>
          <w:rFonts w:eastAsiaTheme="minorEastAsia"/>
          <w:lang w:eastAsia="zh-CN"/>
        </w:rPr>
        <w:t>gNB</w:t>
      </w:r>
      <w:proofErr w:type="spellEnd"/>
      <w:r w:rsidR="00266AB7">
        <w:rPr>
          <w:rFonts w:eastAsiaTheme="minorEastAsia"/>
          <w:lang w:eastAsia="zh-CN"/>
        </w:rPr>
        <w:t>.</w:t>
      </w:r>
    </w:p>
    <w:p w14:paraId="58ABC561" w14:textId="09BFDA2B" w:rsidR="006A2544" w:rsidRDefault="00534FB9" w:rsidP="00AB2BF3">
      <w:pPr>
        <w:pStyle w:val="B1"/>
        <w:ind w:left="0" w:firstLine="0"/>
        <w:rPr>
          <w:b/>
        </w:rPr>
      </w:pPr>
      <w:r>
        <w:rPr>
          <w:b/>
        </w:rPr>
        <w:t xml:space="preserve">Observation 1: Rel. 16 DAPS handover involves the UE receiving downlink data from both source and target </w:t>
      </w:r>
      <w:proofErr w:type="spellStart"/>
      <w:r>
        <w:rPr>
          <w:b/>
        </w:rPr>
        <w:t>gNBs</w:t>
      </w:r>
      <w:proofErr w:type="spellEnd"/>
      <w:r>
        <w:rPr>
          <w:b/>
        </w:rPr>
        <w:t xml:space="preserve"> until the source connection is explicitly released via command from the target </w:t>
      </w:r>
      <w:proofErr w:type="spellStart"/>
      <w:r>
        <w:rPr>
          <w:b/>
        </w:rPr>
        <w:t>gNB</w:t>
      </w:r>
      <w:proofErr w:type="spellEnd"/>
      <w:r>
        <w:rPr>
          <w:b/>
        </w:rPr>
        <w:t>.</w:t>
      </w:r>
    </w:p>
    <w:p w14:paraId="20215D18" w14:textId="6D9E5DAA" w:rsidR="00534FB9" w:rsidRDefault="00C93D82" w:rsidP="00AB2BF3">
      <w:pPr>
        <w:pStyle w:val="B1"/>
        <w:ind w:left="0" w:firstLine="0"/>
        <w:rPr>
          <w:rFonts w:eastAsiaTheme="minorEastAsia"/>
          <w:lang w:eastAsia="zh-CN"/>
        </w:rPr>
      </w:pPr>
      <w:r>
        <w:rPr>
          <w:rFonts w:eastAsiaTheme="minorEastAsia"/>
          <w:lang w:eastAsia="zh-CN"/>
        </w:rPr>
        <w:t xml:space="preserve">For the uplink, the UE transmits data to the source </w:t>
      </w:r>
      <w:proofErr w:type="spellStart"/>
      <w:r>
        <w:rPr>
          <w:rFonts w:eastAsiaTheme="minorEastAsia"/>
          <w:lang w:eastAsia="zh-CN"/>
        </w:rPr>
        <w:t>gNB</w:t>
      </w:r>
      <w:proofErr w:type="spellEnd"/>
      <w:r>
        <w:rPr>
          <w:rFonts w:eastAsiaTheme="minorEastAsia"/>
          <w:lang w:eastAsia="zh-CN"/>
        </w:rPr>
        <w:t xml:space="preserve"> until the RACH procedure towards the target </w:t>
      </w:r>
      <w:proofErr w:type="spellStart"/>
      <w:r>
        <w:rPr>
          <w:rFonts w:eastAsiaTheme="minorEastAsia"/>
          <w:lang w:eastAsia="zh-CN"/>
        </w:rPr>
        <w:t>gNB</w:t>
      </w:r>
      <w:proofErr w:type="spellEnd"/>
      <w:r>
        <w:rPr>
          <w:rFonts w:eastAsiaTheme="minorEastAsia"/>
          <w:lang w:eastAsia="zh-CN"/>
        </w:rPr>
        <w:t xml:space="preserve"> has been successfully completed. After this point, the UE switches its uplink data transmission to the target </w:t>
      </w:r>
      <w:proofErr w:type="spellStart"/>
      <w:r>
        <w:rPr>
          <w:rFonts w:eastAsiaTheme="minorEastAsia"/>
          <w:lang w:eastAsia="zh-CN"/>
        </w:rPr>
        <w:t>gNB</w:t>
      </w:r>
      <w:proofErr w:type="spellEnd"/>
      <w:r>
        <w:rPr>
          <w:rFonts w:eastAsiaTheme="minorEastAsia"/>
          <w:lang w:eastAsia="zh-CN"/>
        </w:rPr>
        <w:t xml:space="preserve">. However, during the handover execution time (until the source connection is released) the UE can continue to send uplink layer 1 CSI feedback, HARQ feedback, L2 RLC feedback, ROHC feedback, HARQ retransmissions, and RLC re-transmissions to the source </w:t>
      </w:r>
      <w:proofErr w:type="spellStart"/>
      <w:r>
        <w:rPr>
          <w:rFonts w:eastAsiaTheme="minorEastAsia"/>
          <w:lang w:eastAsia="zh-CN"/>
        </w:rPr>
        <w:t>gNB</w:t>
      </w:r>
      <w:proofErr w:type="spellEnd"/>
      <w:r>
        <w:rPr>
          <w:rFonts w:eastAsiaTheme="minorEastAsia"/>
          <w:lang w:eastAsia="zh-CN"/>
        </w:rPr>
        <w:t xml:space="preserve">. The UE does not send any new data towards the source </w:t>
      </w:r>
      <w:proofErr w:type="spellStart"/>
      <w:r>
        <w:rPr>
          <w:rFonts w:eastAsiaTheme="minorEastAsia"/>
          <w:lang w:eastAsia="zh-CN"/>
        </w:rPr>
        <w:t>gNB</w:t>
      </w:r>
      <w:proofErr w:type="spellEnd"/>
      <w:r>
        <w:rPr>
          <w:rFonts w:eastAsiaTheme="minorEastAsia"/>
          <w:lang w:eastAsia="zh-CN"/>
        </w:rPr>
        <w:t xml:space="preserve"> after switching its uplink data transmission. </w:t>
      </w:r>
      <w:r w:rsidR="004C17DF">
        <w:rPr>
          <w:rFonts w:eastAsiaTheme="minorEastAsia"/>
          <w:lang w:eastAsia="zh-CN"/>
        </w:rPr>
        <w:t xml:space="preserve">This approach was adopted specifically because it limited applicability of DAPS to the 0 msec interruption use case, meant that the handover execution time would be very short. Thus, it was deemed acceptable for the UE to continue to send feedback and retransmissions (but not new data) towards the source </w:t>
      </w:r>
      <w:proofErr w:type="spellStart"/>
      <w:r w:rsidR="004C17DF">
        <w:rPr>
          <w:rFonts w:eastAsiaTheme="minorEastAsia"/>
          <w:lang w:eastAsia="zh-CN"/>
        </w:rPr>
        <w:t>gNB</w:t>
      </w:r>
      <w:proofErr w:type="spellEnd"/>
      <w:r w:rsidR="004C17DF">
        <w:rPr>
          <w:rFonts w:eastAsiaTheme="minorEastAsia"/>
          <w:lang w:eastAsia="zh-CN"/>
        </w:rPr>
        <w:t xml:space="preserve"> during this short execution time, and without </w:t>
      </w:r>
      <w:proofErr w:type="gramStart"/>
      <w:r w:rsidR="004C17DF">
        <w:rPr>
          <w:rFonts w:eastAsiaTheme="minorEastAsia"/>
          <w:lang w:eastAsia="zh-CN"/>
        </w:rPr>
        <w:t>a</w:t>
      </w:r>
      <w:proofErr w:type="gramEnd"/>
      <w:r w:rsidR="004C17DF">
        <w:rPr>
          <w:rFonts w:eastAsiaTheme="minorEastAsia"/>
          <w:lang w:eastAsia="zh-CN"/>
        </w:rPr>
        <w:t xml:space="preserve"> overly complicated process of coordination of uplink scheduling and resource allocation between the source and target </w:t>
      </w:r>
      <w:proofErr w:type="spellStart"/>
      <w:r w:rsidR="004C17DF">
        <w:rPr>
          <w:rFonts w:eastAsiaTheme="minorEastAsia"/>
          <w:lang w:eastAsia="zh-CN"/>
        </w:rPr>
        <w:t>gNBs</w:t>
      </w:r>
      <w:proofErr w:type="spellEnd"/>
      <w:r w:rsidR="004C17DF">
        <w:rPr>
          <w:rFonts w:eastAsiaTheme="minorEastAsia"/>
          <w:lang w:eastAsia="zh-CN"/>
        </w:rPr>
        <w:t>.</w:t>
      </w:r>
    </w:p>
    <w:p w14:paraId="6F7C2536" w14:textId="02DD9B30" w:rsidR="004C17DF" w:rsidRDefault="00E71796" w:rsidP="00AB2BF3">
      <w:pPr>
        <w:pStyle w:val="B1"/>
        <w:ind w:left="0" w:firstLine="0"/>
        <w:rPr>
          <w:b/>
        </w:rPr>
      </w:pPr>
      <w:r>
        <w:rPr>
          <w:b/>
        </w:rPr>
        <w:t xml:space="preserve">Observation 2: During the very short execution time of Rel. 16 DAPS handover the UE transmits new data towards the target </w:t>
      </w:r>
      <w:proofErr w:type="spellStart"/>
      <w:r>
        <w:rPr>
          <w:b/>
        </w:rPr>
        <w:t>gNB</w:t>
      </w:r>
      <w:proofErr w:type="spellEnd"/>
      <w:r>
        <w:rPr>
          <w:b/>
        </w:rPr>
        <w:t xml:space="preserve">, but can continue to provide L1/L2 feedback, HARQ and RLC re-transmissions towards the source </w:t>
      </w:r>
      <w:proofErr w:type="spellStart"/>
      <w:r>
        <w:rPr>
          <w:b/>
        </w:rPr>
        <w:t>gNB</w:t>
      </w:r>
      <w:proofErr w:type="spellEnd"/>
      <w:r>
        <w:rPr>
          <w:b/>
        </w:rPr>
        <w:t xml:space="preserve"> without coordination of resource allocations/scheduling between the two </w:t>
      </w:r>
      <w:proofErr w:type="spellStart"/>
      <w:r>
        <w:rPr>
          <w:b/>
        </w:rPr>
        <w:t>gNBs</w:t>
      </w:r>
      <w:proofErr w:type="spellEnd"/>
      <w:r>
        <w:rPr>
          <w:b/>
        </w:rPr>
        <w:t>.</w:t>
      </w:r>
    </w:p>
    <w:p w14:paraId="0A972E5F" w14:textId="3E92EE5A" w:rsidR="00E71796" w:rsidRDefault="00390355" w:rsidP="00AB2BF3">
      <w:pPr>
        <w:pStyle w:val="B1"/>
        <w:ind w:left="0" w:firstLine="0"/>
        <w:rPr>
          <w:bCs/>
        </w:rPr>
      </w:pPr>
      <w:r>
        <w:rPr>
          <w:bCs/>
        </w:rPr>
        <w:t xml:space="preserve">As such DAPS </w:t>
      </w:r>
      <w:proofErr w:type="spellStart"/>
      <w:r>
        <w:rPr>
          <w:bCs/>
        </w:rPr>
        <w:t>can not</w:t>
      </w:r>
      <w:proofErr w:type="spellEnd"/>
      <w:r>
        <w:rPr>
          <w:bCs/>
        </w:rPr>
        <w:t xml:space="preserve"> support sustained transmissions of uplink user plane data towards both source and target </w:t>
      </w:r>
      <w:proofErr w:type="spellStart"/>
      <w:r>
        <w:rPr>
          <w:bCs/>
        </w:rPr>
        <w:t>gNBs</w:t>
      </w:r>
      <w:proofErr w:type="spellEnd"/>
      <w:r>
        <w:rPr>
          <w:bCs/>
        </w:rPr>
        <w:t xml:space="preserve">. </w:t>
      </w:r>
      <w:r w:rsidR="004B0745">
        <w:rPr>
          <w:bCs/>
        </w:rPr>
        <w:t xml:space="preserve">Similarly, any DAPS-like solution for </w:t>
      </w:r>
      <w:r w:rsidR="004B0745" w:rsidRPr="004B0745">
        <w:rPr>
          <w:bCs/>
        </w:rPr>
        <w:t>inter-donor IAB migration</w:t>
      </w:r>
      <w:r w:rsidR="004B0745">
        <w:rPr>
          <w:bCs/>
        </w:rPr>
        <w:t xml:space="preserve"> would not be able to support </w:t>
      </w:r>
      <w:r w:rsidR="0048357D">
        <w:rPr>
          <w:bCs/>
        </w:rPr>
        <w:t>sustained upstream transmissions of BH traffic towards both source and target donor IAB nodes.</w:t>
      </w:r>
      <w:r w:rsidR="001F2349">
        <w:rPr>
          <w:bCs/>
        </w:rPr>
        <w:t xml:space="preserve"> However, it is feasible that a DAPS-like solution can be defined such that the migrating IAB node can receive downstream BH traffic from both source and target donor </w:t>
      </w:r>
      <w:r w:rsidR="008122B6">
        <w:rPr>
          <w:bCs/>
        </w:rPr>
        <w:t>cells</w:t>
      </w:r>
      <w:r w:rsidR="001F2349">
        <w:rPr>
          <w:bCs/>
        </w:rPr>
        <w:t xml:space="preserve"> during the migration execution time. Upstream BH traffic would switch from the source to target </w:t>
      </w:r>
      <w:r w:rsidR="008122B6">
        <w:rPr>
          <w:bCs/>
        </w:rPr>
        <w:t>cell</w:t>
      </w:r>
      <w:r w:rsidR="001F2349">
        <w:rPr>
          <w:bCs/>
        </w:rPr>
        <w:t xml:space="preserve"> once the MT of the migrating IAB node successfully completes the RACH procedure towards the target cell. </w:t>
      </w:r>
      <w:proofErr w:type="gramStart"/>
      <w:r w:rsidR="001F2349">
        <w:rPr>
          <w:bCs/>
        </w:rPr>
        <w:t>Similar to</w:t>
      </w:r>
      <w:proofErr w:type="gramEnd"/>
      <w:r w:rsidR="001F2349">
        <w:rPr>
          <w:bCs/>
        </w:rPr>
        <w:t xml:space="preserve"> the Rel. 16 DAPS handover procedure, it should be possible for the MT of the migrating IAB node to continue to transmit L1/L2 feedback, HARQ and BH RLC channel re-transmissions towards the source cell during the execution time of the inter-donor migration as long as this execution time is kept very short (e.g. no more than a few tens of msecs.)</w:t>
      </w:r>
    </w:p>
    <w:p w14:paraId="7B0A6E79" w14:textId="35A855B2" w:rsidR="001F2349" w:rsidRDefault="0067543B" w:rsidP="00AB2BF3">
      <w:pPr>
        <w:pStyle w:val="B1"/>
        <w:ind w:left="0" w:firstLine="0"/>
        <w:rPr>
          <w:b/>
        </w:rPr>
      </w:pPr>
      <w:r>
        <w:rPr>
          <w:b/>
        </w:rPr>
        <w:t xml:space="preserve">Proposal 3: If a DAPS-like solution for </w:t>
      </w:r>
      <w:r w:rsidRPr="00AB2BF3">
        <w:rPr>
          <w:b/>
        </w:rPr>
        <w:t>inter</w:t>
      </w:r>
      <w:r>
        <w:rPr>
          <w:b/>
        </w:rPr>
        <w:t>-</w:t>
      </w:r>
      <w:r w:rsidRPr="00AB2BF3">
        <w:rPr>
          <w:b/>
        </w:rPr>
        <w:t>donor IAB migration</w:t>
      </w:r>
      <w:r>
        <w:rPr>
          <w:b/>
        </w:rPr>
        <w:t xml:space="preserve"> is defined for Rel. 17 it shall be based on the following princip</w:t>
      </w:r>
      <w:r w:rsidR="004673AE">
        <w:rPr>
          <w:b/>
        </w:rPr>
        <w:t>les:</w:t>
      </w:r>
    </w:p>
    <w:p w14:paraId="15EC6E66" w14:textId="1D6284D2" w:rsidR="004673AE" w:rsidRDefault="008122B6" w:rsidP="008122B6">
      <w:pPr>
        <w:pStyle w:val="B1"/>
        <w:numPr>
          <w:ilvl w:val="0"/>
          <w:numId w:val="27"/>
        </w:numPr>
        <w:rPr>
          <w:b/>
        </w:rPr>
      </w:pPr>
      <w:r>
        <w:rPr>
          <w:b/>
        </w:rPr>
        <w:t>n</w:t>
      </w:r>
      <w:r w:rsidRPr="008122B6">
        <w:rPr>
          <w:b/>
        </w:rPr>
        <w:t xml:space="preserve">o support for </w:t>
      </w:r>
      <w:r w:rsidRPr="008122B6">
        <w:rPr>
          <w:b/>
        </w:rPr>
        <w:t xml:space="preserve">sustained upstream transmissions of BH traffic towards both source and target donor IAB </w:t>
      </w:r>
      <w:proofErr w:type="gramStart"/>
      <w:r w:rsidRPr="008122B6">
        <w:rPr>
          <w:b/>
        </w:rPr>
        <w:t>nodes</w:t>
      </w:r>
      <w:proofErr w:type="gramEnd"/>
    </w:p>
    <w:p w14:paraId="798ED7E7" w14:textId="4BC219E5" w:rsidR="008122B6" w:rsidRDefault="008122B6" w:rsidP="008122B6">
      <w:pPr>
        <w:pStyle w:val="B1"/>
        <w:numPr>
          <w:ilvl w:val="0"/>
          <w:numId w:val="27"/>
        </w:numPr>
        <w:rPr>
          <w:b/>
        </w:rPr>
      </w:pPr>
      <w:r w:rsidRPr="008122B6">
        <w:rPr>
          <w:b/>
        </w:rPr>
        <w:t xml:space="preserve">the migrating IAB node can receive downstream BH traffic from both source and target donor </w:t>
      </w:r>
      <w:r>
        <w:rPr>
          <w:b/>
        </w:rPr>
        <w:t>cells</w:t>
      </w:r>
      <w:r w:rsidRPr="008122B6">
        <w:rPr>
          <w:b/>
        </w:rPr>
        <w:t xml:space="preserve"> during the migration execution </w:t>
      </w:r>
      <w:proofErr w:type="gramStart"/>
      <w:r w:rsidRPr="008122B6">
        <w:rPr>
          <w:b/>
        </w:rPr>
        <w:t>time</w:t>
      </w:r>
      <w:proofErr w:type="gramEnd"/>
    </w:p>
    <w:p w14:paraId="58F54899" w14:textId="77777777" w:rsidR="008122B6" w:rsidRDefault="008122B6" w:rsidP="008122B6">
      <w:pPr>
        <w:pStyle w:val="B1"/>
        <w:numPr>
          <w:ilvl w:val="0"/>
          <w:numId w:val="27"/>
        </w:numPr>
        <w:rPr>
          <w:b/>
        </w:rPr>
      </w:pPr>
      <w:r>
        <w:rPr>
          <w:b/>
        </w:rPr>
        <w:t xml:space="preserve">once </w:t>
      </w:r>
      <w:r w:rsidRPr="008122B6">
        <w:rPr>
          <w:b/>
        </w:rPr>
        <w:t>the MT of the migrating IAB node</w:t>
      </w:r>
      <w:r>
        <w:rPr>
          <w:b/>
        </w:rPr>
        <w:t xml:space="preserve"> </w:t>
      </w:r>
      <w:r w:rsidRPr="008122B6">
        <w:rPr>
          <w:b/>
        </w:rPr>
        <w:t>successfully completes the RACH procedure towards the target cell</w:t>
      </w:r>
      <w:r>
        <w:rPr>
          <w:b/>
        </w:rPr>
        <w:t>, the MT switches transmission of new u</w:t>
      </w:r>
      <w:r w:rsidRPr="008122B6">
        <w:rPr>
          <w:b/>
        </w:rPr>
        <w:t xml:space="preserve">pstream BH </w:t>
      </w:r>
      <w:r>
        <w:rPr>
          <w:b/>
        </w:rPr>
        <w:t>packets</w:t>
      </w:r>
      <w:r w:rsidRPr="008122B6">
        <w:rPr>
          <w:b/>
        </w:rPr>
        <w:t xml:space="preserve"> to </w:t>
      </w:r>
      <w:r>
        <w:rPr>
          <w:b/>
        </w:rPr>
        <w:t xml:space="preserve">the </w:t>
      </w:r>
      <w:r w:rsidRPr="008122B6">
        <w:rPr>
          <w:b/>
        </w:rPr>
        <w:t xml:space="preserve">target </w:t>
      </w:r>
      <w:proofErr w:type="gramStart"/>
      <w:r w:rsidRPr="008122B6">
        <w:rPr>
          <w:b/>
        </w:rPr>
        <w:t>cell</w:t>
      </w:r>
      <w:proofErr w:type="gramEnd"/>
    </w:p>
    <w:p w14:paraId="53318AB1" w14:textId="1B8701FF" w:rsidR="008122B6" w:rsidRPr="008122B6" w:rsidRDefault="008122B6" w:rsidP="008122B6">
      <w:pPr>
        <w:pStyle w:val="B1"/>
        <w:numPr>
          <w:ilvl w:val="0"/>
          <w:numId w:val="27"/>
        </w:numPr>
        <w:rPr>
          <w:b/>
        </w:rPr>
      </w:pPr>
      <w:r w:rsidRPr="008122B6">
        <w:rPr>
          <w:b/>
        </w:rPr>
        <w:t xml:space="preserve">the MT of the migrating IAB node </w:t>
      </w:r>
      <w:proofErr w:type="gramStart"/>
      <w:r>
        <w:rPr>
          <w:b/>
        </w:rPr>
        <w:t xml:space="preserve">can </w:t>
      </w:r>
      <w:r w:rsidRPr="008122B6">
        <w:rPr>
          <w:b/>
        </w:rPr>
        <w:t>to</w:t>
      </w:r>
      <w:proofErr w:type="gramEnd"/>
      <w:r w:rsidRPr="008122B6">
        <w:rPr>
          <w:b/>
        </w:rPr>
        <w:t xml:space="preserve"> continue to transmit L1/L2 feedback, HARQ and BH RLC channel re-transmissions towards the source cell during the </w:t>
      </w:r>
      <w:r>
        <w:rPr>
          <w:b/>
        </w:rPr>
        <w:t xml:space="preserve">short migration </w:t>
      </w:r>
      <w:r w:rsidRPr="008122B6">
        <w:rPr>
          <w:b/>
        </w:rPr>
        <w:t>execution time</w:t>
      </w:r>
    </w:p>
    <w:p w14:paraId="205EE15F" w14:textId="1AE646E8" w:rsidR="00963FF0" w:rsidRDefault="0068742F" w:rsidP="00E53027">
      <w:pPr>
        <w:spacing w:after="120"/>
        <w:jc w:val="both"/>
        <w:rPr>
          <w:rFonts w:eastAsiaTheme="minorEastAsia"/>
          <w:sz w:val="20"/>
          <w:lang w:eastAsia="zh-CN"/>
        </w:rPr>
      </w:pPr>
      <w:r>
        <w:rPr>
          <w:rFonts w:eastAsiaTheme="minorEastAsia"/>
          <w:sz w:val="20"/>
          <w:lang w:eastAsia="zh-CN"/>
        </w:rPr>
        <w:t>Based on the above discussion, it should be clear that a DAPS-like solution for inter-donor IAB migration may be useful for reduction of service interruption during IAB node migration. However, as any DAPS-like solution can not support sustained upstream transmissions towards both source and target donors, it would not be useful for either load balancing</w:t>
      </w:r>
      <w:r w:rsidR="004819B6">
        <w:rPr>
          <w:rFonts w:eastAsiaTheme="minorEastAsia"/>
          <w:sz w:val="20"/>
          <w:lang w:eastAsia="zh-CN"/>
        </w:rPr>
        <w:t>,</w:t>
      </w:r>
      <w:r>
        <w:rPr>
          <w:rFonts w:eastAsiaTheme="minorEastAsia"/>
          <w:sz w:val="20"/>
          <w:lang w:eastAsia="zh-CN"/>
        </w:rPr>
        <w:t xml:space="preserve"> </w:t>
      </w:r>
      <w:r w:rsidR="004819B6">
        <w:rPr>
          <w:rFonts w:eastAsiaTheme="minorEastAsia"/>
          <w:sz w:val="20"/>
          <w:lang w:eastAsia="zh-CN"/>
        </w:rPr>
        <w:t>or</w:t>
      </w:r>
      <w:r>
        <w:rPr>
          <w:rFonts w:eastAsiaTheme="minorEastAsia"/>
          <w:sz w:val="20"/>
          <w:lang w:eastAsia="zh-CN"/>
        </w:rPr>
        <w:t xml:space="preserve"> </w:t>
      </w:r>
      <w:r w:rsidR="004819B6">
        <w:rPr>
          <w:rFonts w:eastAsiaTheme="minorEastAsia"/>
          <w:sz w:val="20"/>
          <w:lang w:eastAsia="zh-CN"/>
        </w:rPr>
        <w:t xml:space="preserve">enhanced </w:t>
      </w:r>
      <w:r w:rsidR="002324AB">
        <w:rPr>
          <w:rFonts w:eastAsiaTheme="minorEastAsia"/>
          <w:sz w:val="20"/>
          <w:lang w:eastAsia="zh-CN"/>
        </w:rPr>
        <w:t xml:space="preserve">topology </w:t>
      </w:r>
      <w:r w:rsidR="004819B6">
        <w:rPr>
          <w:rFonts w:eastAsiaTheme="minorEastAsia"/>
          <w:sz w:val="20"/>
          <w:lang w:eastAsia="zh-CN"/>
        </w:rPr>
        <w:t>robustness.</w:t>
      </w:r>
    </w:p>
    <w:p w14:paraId="6CC1B4DB" w14:textId="1D936CCB" w:rsidR="004819B6" w:rsidRPr="004819B6" w:rsidRDefault="004819B6" w:rsidP="00E53027">
      <w:pPr>
        <w:spacing w:after="120"/>
        <w:jc w:val="both"/>
        <w:rPr>
          <w:b/>
          <w:sz w:val="20"/>
        </w:rPr>
      </w:pPr>
      <w:r w:rsidRPr="004819B6">
        <w:rPr>
          <w:b/>
          <w:sz w:val="20"/>
        </w:rPr>
        <w:t xml:space="preserve">Proposal </w:t>
      </w:r>
      <w:r w:rsidRPr="004819B6">
        <w:rPr>
          <w:b/>
          <w:sz w:val="20"/>
        </w:rPr>
        <w:t>4</w:t>
      </w:r>
      <w:r w:rsidRPr="004819B6">
        <w:rPr>
          <w:b/>
          <w:sz w:val="20"/>
        </w:rPr>
        <w:t xml:space="preserve">: </w:t>
      </w:r>
      <w:r w:rsidRPr="004819B6">
        <w:rPr>
          <w:b/>
          <w:sz w:val="20"/>
        </w:rPr>
        <w:t xml:space="preserve">RAN2 to replay to the RAN3 LS [6] stating that </w:t>
      </w:r>
      <w:r>
        <w:rPr>
          <w:b/>
          <w:sz w:val="20"/>
        </w:rPr>
        <w:t>if a</w:t>
      </w:r>
      <w:r w:rsidRPr="004819B6">
        <w:rPr>
          <w:b/>
          <w:sz w:val="20"/>
        </w:rPr>
        <w:t xml:space="preserve"> DAPS-like solution</w:t>
      </w:r>
      <w:r>
        <w:rPr>
          <w:b/>
          <w:sz w:val="20"/>
        </w:rPr>
        <w:t xml:space="preserve"> for inter-donor IAB node migration is adopted for Rel. 17, such a solution could address the reduction of service interruption. It would not address either load balancing or robustness.</w:t>
      </w:r>
    </w:p>
    <w:p w14:paraId="1B39F785" w14:textId="10AED34C" w:rsidR="00E53027" w:rsidRPr="00CF783F" w:rsidRDefault="00E53027" w:rsidP="00E53027">
      <w:pPr>
        <w:pStyle w:val="Heading2"/>
        <w:rPr>
          <w:rFonts w:eastAsiaTheme="minorEastAsia"/>
          <w:lang w:eastAsia="zh-CN"/>
        </w:rPr>
      </w:pPr>
      <w:r>
        <w:rPr>
          <w:rFonts w:eastAsiaTheme="minorEastAsia"/>
          <w:lang w:eastAsia="zh-CN"/>
        </w:rPr>
        <w:t>Inter-donor redundancy</w:t>
      </w:r>
    </w:p>
    <w:p w14:paraId="540F69A3" w14:textId="52CD7287" w:rsidR="00EF3A99" w:rsidRDefault="002324AB" w:rsidP="00E53027">
      <w:pPr>
        <w:spacing w:after="120"/>
        <w:jc w:val="both"/>
        <w:rPr>
          <w:rFonts w:eastAsiaTheme="minorEastAsia"/>
          <w:sz w:val="20"/>
          <w:lang w:eastAsia="zh-CN"/>
        </w:rPr>
      </w:pPr>
      <w:r>
        <w:rPr>
          <w:rFonts w:eastAsiaTheme="minorEastAsia"/>
          <w:sz w:val="20"/>
          <w:lang w:eastAsia="zh-CN"/>
        </w:rPr>
        <w:t>In [</w:t>
      </w:r>
      <w:r>
        <w:rPr>
          <w:rFonts w:eastAsiaTheme="minorEastAsia"/>
          <w:sz w:val="20"/>
          <w:lang w:eastAsia="zh-CN"/>
        </w:rPr>
        <w:t>8</w:t>
      </w:r>
      <w:r>
        <w:rPr>
          <w:rFonts w:eastAsiaTheme="minorEastAsia"/>
          <w:sz w:val="20"/>
          <w:lang w:eastAsia="zh-CN"/>
        </w:rPr>
        <w:t xml:space="preserve">] RAN3 informed RAN2 </w:t>
      </w:r>
      <w:r>
        <w:rPr>
          <w:rFonts w:eastAsiaTheme="minorEastAsia"/>
          <w:sz w:val="20"/>
          <w:lang w:eastAsia="zh-CN"/>
        </w:rPr>
        <w:t xml:space="preserve">of several agreement that have been reached regarding inter-donor topology </w:t>
      </w:r>
      <w:proofErr w:type="spellStart"/>
      <w:r>
        <w:rPr>
          <w:rFonts w:eastAsiaTheme="minorEastAsia"/>
          <w:sz w:val="20"/>
          <w:lang w:eastAsia="zh-CN"/>
        </w:rPr>
        <w:t>redundancy</w:t>
      </w:r>
      <w:r w:rsidR="00EF3A99">
        <w:rPr>
          <w:rFonts w:eastAsiaTheme="minorEastAsia"/>
          <w:sz w:val="20"/>
          <w:lang w:eastAsia="zh-CN"/>
        </w:rPr>
        <w:t>in</w:t>
      </w:r>
      <w:proofErr w:type="spellEnd"/>
      <w:r w:rsidR="00EF3A99">
        <w:rPr>
          <w:rFonts w:eastAsiaTheme="minorEastAsia"/>
          <w:sz w:val="20"/>
          <w:lang w:eastAsia="zh-CN"/>
        </w:rPr>
        <w:t xml:space="preserve"> the following two scenarios:</w:t>
      </w:r>
    </w:p>
    <w:p w14:paraId="291F9048" w14:textId="77777777" w:rsidR="00EF3A99" w:rsidRPr="00EF3A99" w:rsidRDefault="00EF3A99" w:rsidP="00EF3A99">
      <w:pPr>
        <w:spacing w:after="120"/>
        <w:jc w:val="both"/>
        <w:rPr>
          <w:rFonts w:eastAsiaTheme="minorEastAsia"/>
          <w:sz w:val="20"/>
          <w:lang w:eastAsia="zh-CN"/>
        </w:rPr>
      </w:pPr>
      <w:r w:rsidRPr="00EF3A99">
        <w:rPr>
          <w:rFonts w:eastAsiaTheme="minorEastAsia"/>
          <w:sz w:val="20"/>
          <w:lang w:eastAsia="zh-CN"/>
        </w:rPr>
        <w:t>-</w:t>
      </w:r>
      <w:r w:rsidRPr="00EF3A99">
        <w:rPr>
          <w:rFonts w:eastAsiaTheme="minorEastAsia"/>
          <w:sz w:val="20"/>
          <w:lang w:eastAsia="zh-CN"/>
        </w:rPr>
        <w:tab/>
        <w:t xml:space="preserve">Scenario 1: the IAB is multi-connected with 2 Donors. </w:t>
      </w:r>
    </w:p>
    <w:p w14:paraId="2EAF7D89" w14:textId="3AEED0B4" w:rsidR="00EF3A99" w:rsidRDefault="00EF3A99" w:rsidP="00EF3A99">
      <w:pPr>
        <w:spacing w:after="120"/>
        <w:jc w:val="both"/>
        <w:rPr>
          <w:rFonts w:eastAsiaTheme="minorEastAsia"/>
          <w:sz w:val="20"/>
          <w:lang w:eastAsia="zh-CN"/>
        </w:rPr>
      </w:pPr>
      <w:r w:rsidRPr="00EF3A99">
        <w:rPr>
          <w:rFonts w:eastAsiaTheme="minorEastAsia"/>
          <w:sz w:val="20"/>
          <w:lang w:eastAsia="zh-CN"/>
        </w:rPr>
        <w:t>-</w:t>
      </w:r>
      <w:r w:rsidRPr="00EF3A99">
        <w:rPr>
          <w:rFonts w:eastAsiaTheme="minorEastAsia"/>
          <w:sz w:val="20"/>
          <w:lang w:eastAsia="zh-CN"/>
        </w:rPr>
        <w:tab/>
        <w:t>Scenario 2: the IAB’s parent/ancestor node is multi-connected with 2 Donors.</w:t>
      </w:r>
    </w:p>
    <w:p w14:paraId="5543EDF6" w14:textId="6E546442" w:rsidR="002324AB" w:rsidRDefault="00EF3A99" w:rsidP="00E53027">
      <w:pPr>
        <w:spacing w:after="120"/>
        <w:jc w:val="both"/>
        <w:rPr>
          <w:rFonts w:eastAsiaTheme="minorEastAsia"/>
          <w:sz w:val="20"/>
          <w:lang w:eastAsia="zh-CN"/>
        </w:rPr>
      </w:pPr>
      <w:r>
        <w:rPr>
          <w:rFonts w:eastAsiaTheme="minorEastAsia"/>
          <w:sz w:val="20"/>
          <w:lang w:eastAsia="zh-CN"/>
        </w:rPr>
        <w:t>RAN3 agreed several points related to BAP routing and bearer mapping between two topologies:</w:t>
      </w:r>
      <w:r w:rsidR="002324AB">
        <w:rPr>
          <w:rFonts w:eastAsiaTheme="minorEastAsia"/>
          <w:sz w:val="20"/>
          <w:lang w:eastAsia="zh-CN"/>
        </w:rPr>
        <w:t xml:space="preserve"> </w:t>
      </w:r>
    </w:p>
    <w:p w14:paraId="492C0C76" w14:textId="65661345" w:rsidR="002324AB" w:rsidRDefault="00EF3A99" w:rsidP="00E53027">
      <w:pPr>
        <w:spacing w:after="120"/>
        <w:jc w:val="both"/>
        <w:rPr>
          <w:rFonts w:eastAsiaTheme="minorEastAsia"/>
          <w:sz w:val="20"/>
          <w:lang w:eastAsia="zh-CN"/>
        </w:rPr>
      </w:pPr>
      <w:r w:rsidRPr="00EF3A99">
        <w:rPr>
          <w:rFonts w:eastAsiaTheme="minorEastAsia"/>
          <w:noProof/>
          <w:sz w:val="20"/>
          <w:lang w:eastAsia="zh-CN"/>
        </w:rPr>
        <w:lastRenderedPageBreak/>
        <mc:AlternateContent>
          <mc:Choice Requires="wps">
            <w:drawing>
              <wp:inline distT="0" distB="0" distL="0" distR="0" wp14:anchorId="15AF93D8" wp14:editId="54F6348C">
                <wp:extent cx="6091767" cy="1404620"/>
                <wp:effectExtent l="0" t="0" r="23495" b="1651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1767" cy="1404620"/>
                        </a:xfrm>
                        <a:prstGeom prst="rect">
                          <a:avLst/>
                        </a:prstGeom>
                        <a:solidFill>
                          <a:srgbClr val="FFFFFF"/>
                        </a:solidFill>
                        <a:ln w="9525">
                          <a:solidFill>
                            <a:srgbClr val="000000"/>
                          </a:solidFill>
                          <a:miter lim="800000"/>
                          <a:headEnd/>
                          <a:tailEnd/>
                        </a:ln>
                      </wps:spPr>
                      <wps:txbx>
                        <w:txbxContent>
                          <w:p w14:paraId="7108FA47" w14:textId="77777777" w:rsidR="00EF3A99" w:rsidRDefault="00EF3A99" w:rsidP="00EF3A99">
                            <w:pPr>
                              <w:rPr>
                                <w:rStyle w:val="Strong"/>
                                <w:rFonts w:eastAsiaTheme="minorEastAsia"/>
                                <w:lang w:eastAsia="zh-CN"/>
                              </w:rPr>
                            </w:pPr>
                            <w:r w:rsidRPr="00473E3A">
                              <w:rPr>
                                <w:rStyle w:val="Strong"/>
                                <w:rFonts w:eastAsiaTheme="minorEastAsia" w:hint="eastAsia"/>
                                <w:lang w:eastAsia="zh-CN"/>
                              </w:rPr>
                              <w:t>A</w:t>
                            </w:r>
                            <w:r w:rsidRPr="00473E3A">
                              <w:rPr>
                                <w:rStyle w:val="Strong"/>
                                <w:rFonts w:eastAsiaTheme="minorEastAsia"/>
                                <w:lang w:eastAsia="zh-CN"/>
                              </w:rPr>
                              <w:t>bout BAP routing and bearer mapping between two topologies:</w:t>
                            </w:r>
                          </w:p>
                          <w:p w14:paraId="007674A7" w14:textId="77777777" w:rsidR="00EF3A99" w:rsidRPr="005648FD" w:rsidRDefault="00EF3A99" w:rsidP="00EF3A99">
                            <w:pPr>
                              <w:pStyle w:val="ListParagraph"/>
                              <w:widowControl/>
                              <w:numPr>
                                <w:ilvl w:val="1"/>
                                <w:numId w:val="28"/>
                              </w:numPr>
                              <w:overflowPunct w:val="0"/>
                              <w:snapToGrid w:val="0"/>
                              <w:spacing w:line="240" w:lineRule="auto"/>
                              <w:ind w:firstLineChars="0"/>
                              <w:textAlignment w:val="baseline"/>
                              <w:rPr>
                                <w:color w:val="00B050"/>
                              </w:rPr>
                            </w:pPr>
                            <w:r w:rsidRPr="005648FD">
                              <w:rPr>
                                <w:color w:val="00B050"/>
                              </w:rPr>
                              <w:t>To support the bearer mapping across two topologies at the boundary IAB node, the non-F1-termination donor CU needs to provide the ingress BH RLC CH ID(s) for DL traffic and egress BH RLC CH ID(s) for UL traffic to the F1-termination donor CU.</w:t>
                            </w:r>
                          </w:p>
                          <w:p w14:paraId="5B65CBB6" w14:textId="77777777" w:rsidR="00EF3A99" w:rsidRPr="00522143" w:rsidRDefault="00EF3A99" w:rsidP="00EF3A99">
                            <w:pPr>
                              <w:pStyle w:val="ListParagraph"/>
                              <w:widowControl/>
                              <w:numPr>
                                <w:ilvl w:val="1"/>
                                <w:numId w:val="28"/>
                              </w:numPr>
                              <w:overflowPunct w:val="0"/>
                              <w:snapToGrid w:val="0"/>
                              <w:spacing w:line="240" w:lineRule="auto"/>
                              <w:ind w:firstLineChars="0"/>
                              <w:textAlignment w:val="baseline"/>
                              <w:rPr>
                                <w:rStyle w:val="Strong"/>
                                <w:b w:val="0"/>
                                <w:bCs w:val="0"/>
                                <w:color w:val="00B050"/>
                                <w:szCs w:val="22"/>
                                <w:lang w:eastAsia="zh-CN"/>
                              </w:rPr>
                            </w:pPr>
                            <w:r w:rsidRPr="00522143">
                              <w:rPr>
                                <w:rStyle w:val="Strong"/>
                                <w:b w:val="0"/>
                                <w:bCs w:val="0"/>
                                <w:color w:val="00B050"/>
                              </w:rPr>
                              <w:t xml:space="preserve">The boundary IAB node belongs to two topologies of two donor CUs. </w:t>
                            </w:r>
                          </w:p>
                          <w:p w14:paraId="6B44E2ED" w14:textId="77777777" w:rsidR="00EF3A99" w:rsidRPr="00522143" w:rsidRDefault="00EF3A99" w:rsidP="00EF3A99">
                            <w:pPr>
                              <w:pStyle w:val="ListParagraph"/>
                              <w:widowControl/>
                              <w:numPr>
                                <w:ilvl w:val="1"/>
                                <w:numId w:val="28"/>
                              </w:numPr>
                              <w:overflowPunct w:val="0"/>
                              <w:snapToGrid w:val="0"/>
                              <w:spacing w:line="240" w:lineRule="auto"/>
                              <w:ind w:firstLineChars="0"/>
                              <w:textAlignment w:val="baseline"/>
                              <w:rPr>
                                <w:b/>
                                <w:bCs/>
                                <w:color w:val="00B050"/>
                                <w:szCs w:val="22"/>
                                <w:lang w:eastAsia="zh-CN"/>
                              </w:rPr>
                            </w:pPr>
                            <w:r w:rsidRPr="00522143">
                              <w:rPr>
                                <w:rStyle w:val="Strong"/>
                                <w:b w:val="0"/>
                                <w:bCs w:val="0"/>
                                <w:color w:val="00B050"/>
                              </w:rPr>
                              <w:t>RAN3 has considered the following options for the BAP routing across two topologies, i.e.,</w:t>
                            </w:r>
                          </w:p>
                          <w:p w14:paraId="4CC29349" w14:textId="77777777" w:rsidR="00EF3A99" w:rsidRPr="00522143" w:rsidRDefault="00EF3A99" w:rsidP="00EF3A99">
                            <w:pPr>
                              <w:numPr>
                                <w:ilvl w:val="0"/>
                                <w:numId w:val="29"/>
                              </w:numPr>
                              <w:autoSpaceDN w:val="0"/>
                              <w:adjustRightInd w:val="0"/>
                              <w:snapToGrid w:val="0"/>
                              <w:spacing w:after="0"/>
                              <w:rPr>
                                <w:b/>
                                <w:bCs/>
                                <w:color w:val="00B050"/>
                              </w:rPr>
                            </w:pPr>
                            <w:r w:rsidRPr="00522143">
                              <w:rPr>
                                <w:rStyle w:val="Strong"/>
                                <w:b w:val="0"/>
                                <w:bCs w:val="0"/>
                                <w:color w:val="00B050"/>
                              </w:rPr>
                              <w:t xml:space="preserve">Option 1: OAM based </w:t>
                            </w:r>
                            <w:proofErr w:type="gramStart"/>
                            <w:r w:rsidRPr="00522143">
                              <w:rPr>
                                <w:rStyle w:val="Strong"/>
                                <w:b w:val="0"/>
                                <w:bCs w:val="0"/>
                                <w:color w:val="00B050"/>
                              </w:rPr>
                              <w:t>solution</w:t>
                            </w:r>
                            <w:proofErr w:type="gramEnd"/>
                          </w:p>
                          <w:p w14:paraId="5F9934A7" w14:textId="77777777" w:rsidR="00EF3A99" w:rsidRPr="00522143" w:rsidRDefault="00EF3A99" w:rsidP="00EF3A99">
                            <w:pPr>
                              <w:numPr>
                                <w:ilvl w:val="0"/>
                                <w:numId w:val="29"/>
                              </w:numPr>
                              <w:autoSpaceDN w:val="0"/>
                              <w:adjustRightInd w:val="0"/>
                              <w:snapToGrid w:val="0"/>
                              <w:spacing w:after="0"/>
                              <w:rPr>
                                <w:b/>
                                <w:bCs/>
                                <w:color w:val="00B050"/>
                              </w:rPr>
                            </w:pPr>
                            <w:r w:rsidRPr="00522143">
                              <w:rPr>
                                <w:rStyle w:val="Strong"/>
                                <w:b w:val="0"/>
                                <w:bCs w:val="0"/>
                                <w:color w:val="00B050"/>
                              </w:rPr>
                              <w:t>Option 3: routing via a new unique identity (e.g., extended BAP address with CU component, separate set of (e)LCIDs)</w:t>
                            </w:r>
                          </w:p>
                          <w:p w14:paraId="1385E268" w14:textId="77777777" w:rsidR="00EF3A99" w:rsidRPr="00522143" w:rsidRDefault="00EF3A99" w:rsidP="00EF3A99">
                            <w:pPr>
                              <w:numPr>
                                <w:ilvl w:val="0"/>
                                <w:numId w:val="29"/>
                              </w:numPr>
                              <w:autoSpaceDN w:val="0"/>
                              <w:adjustRightInd w:val="0"/>
                              <w:snapToGrid w:val="0"/>
                              <w:spacing w:after="0"/>
                              <w:rPr>
                                <w:rStyle w:val="Strong"/>
                                <w:b w:val="0"/>
                                <w:bCs w:val="0"/>
                                <w:color w:val="00B050"/>
                              </w:rPr>
                            </w:pPr>
                            <w:r w:rsidRPr="00522143">
                              <w:rPr>
                                <w:rStyle w:val="Strong"/>
                                <w:b w:val="0"/>
                                <w:bCs w:val="0"/>
                                <w:color w:val="00B050"/>
                              </w:rPr>
                              <w:t xml:space="preserve">Option 4: BAP header rewriting based on BAP routing ID at, e.g., the boundary </w:t>
                            </w:r>
                            <w:proofErr w:type="gramStart"/>
                            <w:r w:rsidRPr="00522143">
                              <w:rPr>
                                <w:rStyle w:val="Strong"/>
                                <w:b w:val="0"/>
                                <w:bCs w:val="0"/>
                                <w:color w:val="00B050"/>
                              </w:rPr>
                              <w:t>node</w:t>
                            </w:r>
                            <w:proofErr w:type="gramEnd"/>
                          </w:p>
                          <w:p w14:paraId="022B146F" w14:textId="3827AEB4" w:rsidR="00EF3A99" w:rsidRPr="00522143" w:rsidRDefault="00EF3A99" w:rsidP="00A7123C">
                            <w:pPr>
                              <w:numPr>
                                <w:ilvl w:val="0"/>
                                <w:numId w:val="29"/>
                              </w:numPr>
                              <w:autoSpaceDN w:val="0"/>
                              <w:adjustRightInd w:val="0"/>
                              <w:snapToGrid w:val="0"/>
                              <w:spacing w:after="0"/>
                              <w:rPr>
                                <w:b/>
                                <w:bCs/>
                                <w:color w:val="00B050"/>
                              </w:rPr>
                            </w:pPr>
                            <w:r w:rsidRPr="00522143">
                              <w:rPr>
                                <w:rStyle w:val="Strong"/>
                                <w:b w:val="0"/>
                                <w:bCs w:val="0"/>
                                <w:color w:val="00B050"/>
                              </w:rPr>
                              <w:t>Option 5: BAP header rewriting based on IP header at, e.g., the boundary node (seems to also impact RAN2)</w:t>
                            </w:r>
                          </w:p>
                        </w:txbxContent>
                      </wps:txbx>
                      <wps:bodyPr rot="0" vert="horz" wrap="square" lIns="91440" tIns="45720" rIns="91440" bIns="45720" anchor="t" anchorCtr="0">
                        <a:spAutoFit/>
                      </wps:bodyPr>
                    </wps:wsp>
                  </a:graphicData>
                </a:graphic>
              </wp:inline>
            </w:drawing>
          </mc:Choice>
          <mc:Fallback>
            <w:pict>
              <v:shape w14:anchorId="15AF93D8" id="_x0000_s1028" type="#_x0000_t202" style="width:479.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">
                <v:textbox style="mso-fit-shape-to-text:t">
                  <w:txbxContent>
                    <w:p w14:paraId="7108FA47" w14:textId="77777777" w:rsidR="00EF3A99" w:rsidRDefault="00EF3A99" w:rsidP="00EF3A99">
                      <w:pPr>
                        <w:rPr>
                          <w:rStyle w:val="Strong"/>
                          <w:rFonts w:eastAsiaTheme="minorEastAsia"/>
                          <w:lang w:eastAsia="zh-CN"/>
                        </w:rPr>
                      </w:pPr>
                      <w:r w:rsidRPr="00473E3A">
                        <w:rPr>
                          <w:rStyle w:val="Strong"/>
                          <w:rFonts w:eastAsiaTheme="minorEastAsia" w:hint="eastAsia"/>
                          <w:lang w:eastAsia="zh-CN"/>
                        </w:rPr>
                        <w:t>A</w:t>
                      </w:r>
                      <w:r w:rsidRPr="00473E3A">
                        <w:rPr>
                          <w:rStyle w:val="Strong"/>
                          <w:rFonts w:eastAsiaTheme="minorEastAsia"/>
                          <w:lang w:eastAsia="zh-CN"/>
                        </w:rPr>
                        <w:t>bout BAP routing and bearer mapping between two topologies:</w:t>
                      </w:r>
                    </w:p>
                    <w:p w14:paraId="007674A7" w14:textId="77777777" w:rsidR="00EF3A99" w:rsidRPr="005648FD" w:rsidRDefault="00EF3A99" w:rsidP="00EF3A99">
                      <w:pPr>
                        <w:pStyle w:val="ListParagraph"/>
                        <w:widowControl/>
                        <w:numPr>
                          <w:ilvl w:val="1"/>
                          <w:numId w:val="28"/>
                        </w:numPr>
                        <w:overflowPunct w:val="0"/>
                        <w:snapToGrid w:val="0"/>
                        <w:spacing w:line="240" w:lineRule="auto"/>
                        <w:ind w:firstLineChars="0"/>
                        <w:textAlignment w:val="baseline"/>
                        <w:rPr>
                          <w:color w:val="00B050"/>
                        </w:rPr>
                      </w:pPr>
                      <w:r w:rsidRPr="005648FD">
                        <w:rPr>
                          <w:color w:val="00B050"/>
                        </w:rPr>
                        <w:t>To support the bearer mapping across two topologies at the boundary IAB node, the non-F1-termination donor CU needs to provide the ingress BH RLC CH ID(s) for DL traffic and egress BH RLC CH ID(s) for UL traffic to the F1-termination donor CU.</w:t>
                      </w:r>
                    </w:p>
                    <w:p w14:paraId="5B65CBB6" w14:textId="77777777" w:rsidR="00EF3A99" w:rsidRPr="00522143" w:rsidRDefault="00EF3A99" w:rsidP="00EF3A99">
                      <w:pPr>
                        <w:pStyle w:val="ListParagraph"/>
                        <w:widowControl/>
                        <w:numPr>
                          <w:ilvl w:val="1"/>
                          <w:numId w:val="28"/>
                        </w:numPr>
                        <w:overflowPunct w:val="0"/>
                        <w:snapToGrid w:val="0"/>
                        <w:spacing w:line="240" w:lineRule="auto"/>
                        <w:ind w:firstLineChars="0"/>
                        <w:textAlignment w:val="baseline"/>
                        <w:rPr>
                          <w:rStyle w:val="Strong"/>
                          <w:b w:val="0"/>
                          <w:bCs w:val="0"/>
                          <w:color w:val="00B050"/>
                          <w:szCs w:val="22"/>
                          <w:lang w:eastAsia="zh-CN"/>
                        </w:rPr>
                      </w:pPr>
                      <w:r w:rsidRPr="00522143">
                        <w:rPr>
                          <w:rStyle w:val="Strong"/>
                          <w:b w:val="0"/>
                          <w:bCs w:val="0"/>
                          <w:color w:val="00B050"/>
                        </w:rPr>
                        <w:t xml:space="preserve">The boundary IAB node belongs to two topologies of two donor CUs. </w:t>
                      </w:r>
                    </w:p>
                    <w:p w14:paraId="6B44E2ED" w14:textId="77777777" w:rsidR="00EF3A99" w:rsidRPr="00522143" w:rsidRDefault="00EF3A99" w:rsidP="00EF3A99">
                      <w:pPr>
                        <w:pStyle w:val="ListParagraph"/>
                        <w:widowControl/>
                        <w:numPr>
                          <w:ilvl w:val="1"/>
                          <w:numId w:val="28"/>
                        </w:numPr>
                        <w:overflowPunct w:val="0"/>
                        <w:snapToGrid w:val="0"/>
                        <w:spacing w:line="240" w:lineRule="auto"/>
                        <w:ind w:firstLineChars="0"/>
                        <w:textAlignment w:val="baseline"/>
                        <w:rPr>
                          <w:b/>
                          <w:bCs/>
                          <w:color w:val="00B050"/>
                          <w:szCs w:val="22"/>
                          <w:lang w:eastAsia="zh-CN"/>
                        </w:rPr>
                      </w:pPr>
                      <w:r w:rsidRPr="00522143">
                        <w:rPr>
                          <w:rStyle w:val="Strong"/>
                          <w:b w:val="0"/>
                          <w:bCs w:val="0"/>
                          <w:color w:val="00B050"/>
                        </w:rPr>
                        <w:t>RAN3 has considered the following options for the BAP routing across two topologies, i.e.,</w:t>
                      </w:r>
                    </w:p>
                    <w:p w14:paraId="4CC29349" w14:textId="77777777" w:rsidR="00EF3A99" w:rsidRPr="00522143" w:rsidRDefault="00EF3A99" w:rsidP="00EF3A99">
                      <w:pPr>
                        <w:numPr>
                          <w:ilvl w:val="0"/>
                          <w:numId w:val="29"/>
                        </w:numPr>
                        <w:autoSpaceDN w:val="0"/>
                        <w:adjustRightInd w:val="0"/>
                        <w:snapToGrid w:val="0"/>
                        <w:spacing w:after="0"/>
                        <w:rPr>
                          <w:b/>
                          <w:bCs/>
                          <w:color w:val="00B050"/>
                        </w:rPr>
                      </w:pPr>
                      <w:r w:rsidRPr="00522143">
                        <w:rPr>
                          <w:rStyle w:val="Strong"/>
                          <w:b w:val="0"/>
                          <w:bCs w:val="0"/>
                          <w:color w:val="00B050"/>
                        </w:rPr>
                        <w:t xml:space="preserve">Option 1: OAM based </w:t>
                      </w:r>
                      <w:proofErr w:type="gramStart"/>
                      <w:r w:rsidRPr="00522143">
                        <w:rPr>
                          <w:rStyle w:val="Strong"/>
                          <w:b w:val="0"/>
                          <w:bCs w:val="0"/>
                          <w:color w:val="00B050"/>
                        </w:rPr>
                        <w:t>solution</w:t>
                      </w:r>
                      <w:proofErr w:type="gramEnd"/>
                    </w:p>
                    <w:p w14:paraId="5F9934A7" w14:textId="77777777" w:rsidR="00EF3A99" w:rsidRPr="00522143" w:rsidRDefault="00EF3A99" w:rsidP="00EF3A99">
                      <w:pPr>
                        <w:numPr>
                          <w:ilvl w:val="0"/>
                          <w:numId w:val="29"/>
                        </w:numPr>
                        <w:autoSpaceDN w:val="0"/>
                        <w:adjustRightInd w:val="0"/>
                        <w:snapToGrid w:val="0"/>
                        <w:spacing w:after="0"/>
                        <w:rPr>
                          <w:b/>
                          <w:bCs/>
                          <w:color w:val="00B050"/>
                        </w:rPr>
                      </w:pPr>
                      <w:r w:rsidRPr="00522143">
                        <w:rPr>
                          <w:rStyle w:val="Strong"/>
                          <w:b w:val="0"/>
                          <w:bCs w:val="0"/>
                          <w:color w:val="00B050"/>
                        </w:rPr>
                        <w:t>Option 3: routing via a new unique identity (e.g., extended BAP address with CU component, separate set of (e)LCIDs)</w:t>
                      </w:r>
                    </w:p>
                    <w:p w14:paraId="1385E268" w14:textId="77777777" w:rsidR="00EF3A99" w:rsidRPr="00522143" w:rsidRDefault="00EF3A99" w:rsidP="00EF3A99">
                      <w:pPr>
                        <w:numPr>
                          <w:ilvl w:val="0"/>
                          <w:numId w:val="29"/>
                        </w:numPr>
                        <w:autoSpaceDN w:val="0"/>
                        <w:adjustRightInd w:val="0"/>
                        <w:snapToGrid w:val="0"/>
                        <w:spacing w:after="0"/>
                        <w:rPr>
                          <w:rStyle w:val="Strong"/>
                          <w:b w:val="0"/>
                          <w:bCs w:val="0"/>
                          <w:color w:val="00B050"/>
                        </w:rPr>
                      </w:pPr>
                      <w:r w:rsidRPr="00522143">
                        <w:rPr>
                          <w:rStyle w:val="Strong"/>
                          <w:b w:val="0"/>
                          <w:bCs w:val="0"/>
                          <w:color w:val="00B050"/>
                        </w:rPr>
                        <w:t xml:space="preserve">Option 4: BAP header rewriting based on BAP routing ID at, e.g., the boundary </w:t>
                      </w:r>
                      <w:proofErr w:type="gramStart"/>
                      <w:r w:rsidRPr="00522143">
                        <w:rPr>
                          <w:rStyle w:val="Strong"/>
                          <w:b w:val="0"/>
                          <w:bCs w:val="0"/>
                          <w:color w:val="00B050"/>
                        </w:rPr>
                        <w:t>node</w:t>
                      </w:r>
                      <w:proofErr w:type="gramEnd"/>
                    </w:p>
                    <w:p w14:paraId="022B146F" w14:textId="3827AEB4" w:rsidR="00EF3A99" w:rsidRPr="00522143" w:rsidRDefault="00EF3A99" w:rsidP="00A7123C">
                      <w:pPr>
                        <w:numPr>
                          <w:ilvl w:val="0"/>
                          <w:numId w:val="29"/>
                        </w:numPr>
                        <w:autoSpaceDN w:val="0"/>
                        <w:adjustRightInd w:val="0"/>
                        <w:snapToGrid w:val="0"/>
                        <w:spacing w:after="0"/>
                        <w:rPr>
                          <w:b/>
                          <w:bCs/>
                          <w:color w:val="00B050"/>
                        </w:rPr>
                      </w:pPr>
                      <w:r w:rsidRPr="00522143">
                        <w:rPr>
                          <w:rStyle w:val="Strong"/>
                          <w:b w:val="0"/>
                          <w:bCs w:val="0"/>
                          <w:color w:val="00B050"/>
                        </w:rPr>
                        <w:t>Option 5: BAP header rewriting based on IP header at, e.g., the boundary node (seems to also impact RAN2)</w:t>
                      </w:r>
                    </w:p>
                  </w:txbxContent>
                </v:textbox>
                <w10:anchorlock/>
              </v:shape>
            </w:pict>
          </mc:Fallback>
        </mc:AlternateContent>
      </w:r>
    </w:p>
    <w:p w14:paraId="3429354C" w14:textId="77777777" w:rsidR="00522143" w:rsidRDefault="00522143" w:rsidP="00E53027">
      <w:pPr>
        <w:spacing w:after="120"/>
        <w:jc w:val="both"/>
        <w:rPr>
          <w:sz w:val="20"/>
        </w:rPr>
      </w:pPr>
      <w:r>
        <w:rPr>
          <w:rFonts w:eastAsiaTheme="minorEastAsia"/>
          <w:sz w:val="20"/>
          <w:lang w:eastAsia="zh-CN"/>
        </w:rPr>
        <w:t xml:space="preserve">As mentioned previously, post </w:t>
      </w:r>
      <w:r w:rsidRPr="00851207">
        <w:rPr>
          <w:sz w:val="20"/>
        </w:rPr>
        <w:t>RAN2#11</w:t>
      </w:r>
      <w:r>
        <w:rPr>
          <w:sz w:val="20"/>
        </w:rPr>
        <w:t>3</w:t>
      </w:r>
      <w:r w:rsidRPr="00851207">
        <w:rPr>
          <w:sz w:val="20"/>
        </w:rPr>
        <w:t>e</w:t>
      </w:r>
      <w:r>
        <w:rPr>
          <w:sz w:val="20"/>
        </w:rPr>
        <w:t xml:space="preserve"> RAN2 conducted e-mail discussion [</w:t>
      </w:r>
      <w:r>
        <w:rPr>
          <w:sz w:val="20"/>
        </w:rPr>
        <w:t>5</w:t>
      </w:r>
      <w:r>
        <w:rPr>
          <w:sz w:val="20"/>
        </w:rPr>
        <w:t xml:space="preserve">] on </w:t>
      </w:r>
      <w:r w:rsidRPr="00522143">
        <w:rPr>
          <w:sz w:val="20"/>
        </w:rPr>
        <w:t>Inter-donor topology adaptation</w:t>
      </w:r>
      <w:r>
        <w:rPr>
          <w:sz w:val="20"/>
        </w:rPr>
        <w:t>.</w:t>
      </w:r>
      <w:r>
        <w:rPr>
          <w:sz w:val="20"/>
        </w:rPr>
        <w:t xml:space="preserve"> One of the main issues that was discussed in [5] was the feasibility and implications of the different options for BAP routing across the two topologies.</w:t>
      </w:r>
    </w:p>
    <w:p w14:paraId="37BC7744" w14:textId="77777777" w:rsidR="003F48E8" w:rsidRDefault="00522143" w:rsidP="00E53027">
      <w:pPr>
        <w:spacing w:after="120"/>
        <w:jc w:val="both"/>
        <w:rPr>
          <w:sz w:val="20"/>
        </w:rPr>
      </w:pPr>
      <w:r>
        <w:rPr>
          <w:sz w:val="20"/>
        </w:rPr>
        <w:t xml:space="preserve">Although no conclusion was reached in discussion [5] regarding which of these options to adopt, there were rather strong majorities in favour of pursuing either Option 4 or Option 5. In our view Option 4 and Option 5 share considerable commonality, with the main difference being that with Option 5 routing and bearer re-mapping at the migrating IAB node is done based on the information carried by the BAP SDU’s IP header. Whereas for Option 4 these functionalities depend only on information contained in the BAP header itself and ingress BH RLC channels. As such Option 4 is somewhat simpler than Option 5 from a specification perspective, </w:t>
      </w:r>
      <w:r w:rsidR="003F48E8">
        <w:rPr>
          <w:sz w:val="20"/>
        </w:rPr>
        <w:t>while Option 5 enables the second donor to exert more flexibility and control over the BH traffic routed via the IAB topology that it controls.</w:t>
      </w:r>
    </w:p>
    <w:p w14:paraId="0B63D31B" w14:textId="4D0C6EFA" w:rsidR="003F48E8" w:rsidRPr="00CE3CB6" w:rsidRDefault="00CE3CB6" w:rsidP="00E53027">
      <w:pPr>
        <w:spacing w:after="120"/>
        <w:jc w:val="both"/>
        <w:rPr>
          <w:b/>
          <w:bCs/>
          <w:sz w:val="20"/>
        </w:rPr>
      </w:pPr>
      <w:r w:rsidRPr="00CE3CB6">
        <w:rPr>
          <w:b/>
          <w:bCs/>
          <w:sz w:val="20"/>
        </w:rPr>
        <w:t xml:space="preserve">Observation </w:t>
      </w:r>
      <w:r>
        <w:rPr>
          <w:b/>
          <w:bCs/>
          <w:sz w:val="20"/>
        </w:rPr>
        <w:t>3</w:t>
      </w:r>
      <w:r w:rsidRPr="00CE3CB6">
        <w:rPr>
          <w:b/>
          <w:bCs/>
          <w:sz w:val="20"/>
        </w:rPr>
        <w:t xml:space="preserve">: </w:t>
      </w:r>
      <w:r>
        <w:rPr>
          <w:b/>
          <w:bCs/>
          <w:sz w:val="20"/>
        </w:rPr>
        <w:t xml:space="preserve">There is considerable commonality between Options 4 and 5. </w:t>
      </w:r>
      <w:r w:rsidRPr="00CE3CB6">
        <w:rPr>
          <w:b/>
          <w:bCs/>
          <w:sz w:val="20"/>
        </w:rPr>
        <w:t>Option 4 is simpler from a specification perspective, while Option 5 enables the second donor to exert more control over the BH traffic routed via the IAB topology that it controls.</w:t>
      </w:r>
    </w:p>
    <w:p w14:paraId="77DB9DDF" w14:textId="0692088F" w:rsidR="00522143" w:rsidRDefault="003F48E8" w:rsidP="00E53027">
      <w:pPr>
        <w:spacing w:after="120"/>
        <w:jc w:val="both"/>
        <w:rPr>
          <w:sz w:val="20"/>
        </w:rPr>
      </w:pPr>
      <w:r>
        <w:rPr>
          <w:sz w:val="20"/>
        </w:rPr>
        <w:t xml:space="preserve">In the following </w:t>
      </w:r>
      <w:r w:rsidR="00DB121A">
        <w:rPr>
          <w:sz w:val="20"/>
        </w:rPr>
        <w:t xml:space="preserve">we will discuss some details of how Option 4 can be implemented. Extension to Option 5 should be straight forward. </w:t>
      </w:r>
      <w:r>
        <w:rPr>
          <w:sz w:val="20"/>
        </w:rPr>
        <w:t xml:space="preserve"> </w:t>
      </w:r>
      <w:r w:rsidR="00522143">
        <w:rPr>
          <w:sz w:val="20"/>
        </w:rPr>
        <w:t xml:space="preserve"> </w:t>
      </w:r>
    </w:p>
    <w:p w14:paraId="18E511A0" w14:textId="77DE0A78" w:rsidR="00815334" w:rsidRPr="00815334" w:rsidRDefault="00815334" w:rsidP="00815334">
      <w:pPr>
        <w:spacing w:after="120"/>
        <w:jc w:val="both"/>
        <w:rPr>
          <w:sz w:val="20"/>
        </w:rPr>
      </w:pPr>
      <w:r w:rsidRPr="00815334">
        <w:rPr>
          <w:sz w:val="20"/>
        </w:rPr>
        <w:t xml:space="preserve">In option 4, </w:t>
      </w:r>
      <w:r>
        <w:rPr>
          <w:sz w:val="20"/>
        </w:rPr>
        <w:t>the</w:t>
      </w:r>
      <w:r w:rsidRPr="00815334">
        <w:rPr>
          <w:sz w:val="20"/>
        </w:rPr>
        <w:t xml:space="preserve"> BAP address, BAP path ID and BH RLC CH IDs have local scope</w:t>
      </w:r>
      <w:r>
        <w:rPr>
          <w:sz w:val="20"/>
        </w:rPr>
        <w:t>,</w:t>
      </w:r>
      <w:r w:rsidRPr="00815334">
        <w:rPr>
          <w:sz w:val="20"/>
        </w:rPr>
        <w:t xml:space="preserve"> and </w:t>
      </w:r>
      <w:r>
        <w:rPr>
          <w:sz w:val="20"/>
        </w:rPr>
        <w:t xml:space="preserve">hence they </w:t>
      </w:r>
      <w:r w:rsidRPr="00815334">
        <w:rPr>
          <w:sz w:val="20"/>
        </w:rPr>
        <w:t xml:space="preserve">can be reused in each topology. To enable inter-topology routing, the BAP routing ID carried on the BAP header is rewritten by the boundary node. </w:t>
      </w:r>
      <w:r>
        <w:rPr>
          <w:sz w:val="20"/>
        </w:rPr>
        <w:t>The</w:t>
      </w:r>
      <w:r w:rsidRPr="00815334">
        <w:rPr>
          <w:sz w:val="20"/>
        </w:rPr>
        <w:t xml:space="preserve"> boundary node holds a mapping table, which maps the BAP routing ID of the PDU arriving from one topology to the BAP routing ID the PDU </w:t>
      </w:r>
      <w:proofErr w:type="gramStart"/>
      <w:r w:rsidRPr="00815334">
        <w:rPr>
          <w:sz w:val="20"/>
        </w:rPr>
        <w:t>has to</w:t>
      </w:r>
      <w:proofErr w:type="gramEnd"/>
      <w:r w:rsidRPr="00815334">
        <w:rPr>
          <w:sz w:val="20"/>
        </w:rPr>
        <w:t xml:space="preserve"> carry in the other topology. </w:t>
      </w:r>
    </w:p>
    <w:p w14:paraId="2886D2B6" w14:textId="27A3EE54" w:rsidR="00522143" w:rsidRDefault="00815334" w:rsidP="00815334">
      <w:pPr>
        <w:spacing w:after="120"/>
        <w:jc w:val="both"/>
        <w:rPr>
          <w:sz w:val="20"/>
        </w:rPr>
      </w:pPr>
      <w:r w:rsidRPr="00815334">
        <w:rPr>
          <w:sz w:val="20"/>
        </w:rPr>
        <w:t xml:space="preserve">Figure </w:t>
      </w:r>
      <w:r>
        <w:rPr>
          <w:sz w:val="20"/>
        </w:rPr>
        <w:t>1</w:t>
      </w:r>
      <w:r w:rsidRPr="00815334">
        <w:rPr>
          <w:sz w:val="20"/>
        </w:rPr>
        <w:t xml:space="preserve"> </w:t>
      </w:r>
      <w:r>
        <w:rPr>
          <w:sz w:val="20"/>
        </w:rPr>
        <w:t xml:space="preserve">adopted from [5] </w:t>
      </w:r>
      <w:r w:rsidRPr="00815334">
        <w:rPr>
          <w:sz w:val="20"/>
        </w:rPr>
        <w:t xml:space="preserve">shows how </w:t>
      </w:r>
      <w:r>
        <w:rPr>
          <w:sz w:val="20"/>
        </w:rPr>
        <w:t>O</w:t>
      </w:r>
      <w:r w:rsidRPr="00815334">
        <w:rPr>
          <w:sz w:val="20"/>
        </w:rPr>
        <w:t xml:space="preserve">ption </w:t>
      </w:r>
      <w:r>
        <w:rPr>
          <w:sz w:val="20"/>
        </w:rPr>
        <w:t xml:space="preserve">4 </w:t>
      </w:r>
      <w:r w:rsidRPr="00815334">
        <w:rPr>
          <w:sz w:val="20"/>
        </w:rPr>
        <w:t xml:space="preserve">is applied to </w:t>
      </w:r>
      <w:r>
        <w:rPr>
          <w:sz w:val="20"/>
        </w:rPr>
        <w:t>several exemplary use cases</w:t>
      </w:r>
      <w:r w:rsidRPr="00815334">
        <w:rPr>
          <w:sz w:val="20"/>
        </w:rPr>
        <w:t xml:space="preserve">. </w:t>
      </w:r>
      <w:r>
        <w:rPr>
          <w:sz w:val="20"/>
        </w:rPr>
        <w:t>The</w:t>
      </w:r>
      <w:r w:rsidRPr="00815334">
        <w:rPr>
          <w:sz w:val="20"/>
        </w:rPr>
        <w:t xml:space="preserve"> boundary node has a mapping from UL BAP routing ID = (A3, Px) to UL BAP routing ID = (A1, </w:t>
      </w:r>
      <w:proofErr w:type="spellStart"/>
      <w:r w:rsidRPr="00815334">
        <w:rPr>
          <w:sz w:val="20"/>
        </w:rPr>
        <w:t>Py</w:t>
      </w:r>
      <w:proofErr w:type="spellEnd"/>
      <w:r w:rsidRPr="00815334">
        <w:rPr>
          <w:sz w:val="20"/>
        </w:rPr>
        <w:t xml:space="preserve">) and DL BAP routing ID (A5, Px) to DL BAP routing ID (A4, </w:t>
      </w:r>
      <w:proofErr w:type="spellStart"/>
      <w:r w:rsidRPr="00815334">
        <w:rPr>
          <w:sz w:val="20"/>
        </w:rPr>
        <w:t>Py</w:t>
      </w:r>
      <w:proofErr w:type="spellEnd"/>
      <w:r w:rsidRPr="00815334">
        <w:rPr>
          <w:sz w:val="20"/>
        </w:rPr>
        <w:t>).</w:t>
      </w:r>
    </w:p>
    <w:p w14:paraId="1D15357E" w14:textId="77777777" w:rsidR="00F66465" w:rsidRDefault="00F66465" w:rsidP="00F66465">
      <w:pPr>
        <w:snapToGrid w:val="0"/>
        <w:spacing w:after="0"/>
        <w:rPr>
          <w:rStyle w:val="Strong"/>
          <w:b w:val="0"/>
          <w:bCs w:val="0"/>
          <w:color w:val="00B050"/>
        </w:rPr>
      </w:pPr>
      <w:r>
        <w:rPr>
          <w:noProof/>
          <w:lang w:eastAsia="en-GB"/>
        </w:rPr>
        <w:drawing>
          <wp:inline distT="0" distB="0" distL="0" distR="0" wp14:anchorId="52C289AC" wp14:editId="0C2862DB">
            <wp:extent cx="6120765" cy="240474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 name="Picture 27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120765" cy="2404745"/>
                    </a:xfrm>
                    <a:prstGeom prst="rect">
                      <a:avLst/>
                    </a:prstGeom>
                    <a:noFill/>
                    <a:ln>
                      <a:noFill/>
                    </a:ln>
                  </pic:spPr>
                </pic:pic>
              </a:graphicData>
            </a:graphic>
          </wp:inline>
        </w:drawing>
      </w:r>
    </w:p>
    <w:p w14:paraId="51B1F6C4" w14:textId="77777777" w:rsidR="00F66465" w:rsidRDefault="00F66465" w:rsidP="00F66465">
      <w:pPr>
        <w:snapToGrid w:val="0"/>
        <w:spacing w:after="0"/>
        <w:rPr>
          <w:rStyle w:val="Strong"/>
          <w:b w:val="0"/>
          <w:bCs w:val="0"/>
          <w:color w:val="00B050"/>
        </w:rPr>
      </w:pPr>
    </w:p>
    <w:p w14:paraId="3354AECC" w14:textId="17FFCFC1" w:rsidR="00F66465" w:rsidRDefault="00F66465" w:rsidP="00F66465">
      <w:pPr>
        <w:jc w:val="center"/>
        <w:rPr>
          <w:b/>
          <w:bCs/>
        </w:rPr>
      </w:pPr>
      <w:r>
        <w:rPr>
          <w:b/>
          <w:bCs/>
        </w:rPr>
        <w:t xml:space="preserve">Figure </w:t>
      </w:r>
      <w:r>
        <w:rPr>
          <w:b/>
          <w:bCs/>
        </w:rPr>
        <w:t>1</w:t>
      </w:r>
      <w:r>
        <w:rPr>
          <w:b/>
          <w:bCs/>
        </w:rPr>
        <w:t xml:space="preserve">: Option 4 – BAP header rewriting based on BAP routing ID </w:t>
      </w:r>
      <w:r>
        <w:rPr>
          <w:b/>
          <w:bCs/>
        </w:rPr>
        <w:t>[5]</w:t>
      </w:r>
      <w:r>
        <w:rPr>
          <w:b/>
          <w:bCs/>
        </w:rPr>
        <w:t xml:space="preserve"> </w:t>
      </w:r>
    </w:p>
    <w:p w14:paraId="56FADBDD" w14:textId="527F1EB9" w:rsidR="00815334" w:rsidRDefault="00B93875" w:rsidP="00815334">
      <w:pPr>
        <w:spacing w:after="120"/>
        <w:jc w:val="both"/>
        <w:rPr>
          <w:sz w:val="20"/>
        </w:rPr>
      </w:pPr>
      <w:r>
        <w:rPr>
          <w:sz w:val="20"/>
        </w:rPr>
        <w:t>We assume that in the examples of figure 1, that connectivity of the boundary IAB node to the two donors is based on NRDC, as this is RAN3’s working assumption as the baseline procedure for the IAB-MT’s simultaneous connectivity to two IAB donors [6]. With this in mind</w:t>
      </w:r>
      <w:r w:rsidR="00185072">
        <w:rPr>
          <w:sz w:val="20"/>
        </w:rPr>
        <w:t>,</w:t>
      </w:r>
      <w:r>
        <w:rPr>
          <w:sz w:val="20"/>
        </w:rPr>
        <w:t xml:space="preserve"> we assume that donor 1 acts as the MN for the MT of the boundary IAB node, </w:t>
      </w:r>
      <w:r>
        <w:rPr>
          <w:sz w:val="20"/>
        </w:rPr>
        <w:lastRenderedPageBreak/>
        <w:t xml:space="preserve">while donor 2 acts as the SN. </w:t>
      </w:r>
      <w:r w:rsidR="00185072">
        <w:rPr>
          <w:sz w:val="20"/>
        </w:rPr>
        <w:t xml:space="preserve">In particular, we make the assumption that donor 1 configures the BAP layer </w:t>
      </w:r>
      <w:r w:rsidR="007D407E">
        <w:rPr>
          <w:sz w:val="20"/>
        </w:rPr>
        <w:t xml:space="preserve">the </w:t>
      </w:r>
      <w:r w:rsidR="00185072">
        <w:rPr>
          <w:sz w:val="20"/>
        </w:rPr>
        <w:t>of the boundary node, which is consistent with DU3 being part of donor 1’s topology</w:t>
      </w:r>
      <w:r w:rsidR="007D407E">
        <w:rPr>
          <w:sz w:val="20"/>
        </w:rPr>
        <w:t xml:space="preserve"> (</w:t>
      </w:r>
      <w:proofErr w:type="gramStart"/>
      <w:r w:rsidR="007D407E">
        <w:rPr>
          <w:sz w:val="20"/>
        </w:rPr>
        <w:t>e.g.</w:t>
      </w:r>
      <w:proofErr w:type="gramEnd"/>
      <w:r w:rsidR="007D407E">
        <w:rPr>
          <w:sz w:val="20"/>
        </w:rPr>
        <w:t xml:space="preserve"> donor 1 terminates F1-C for DU3).</w:t>
      </w:r>
    </w:p>
    <w:p w14:paraId="09EDA701" w14:textId="35A0B484" w:rsidR="00185072" w:rsidRDefault="00A12FD6" w:rsidP="00815334">
      <w:pPr>
        <w:spacing w:after="120"/>
        <w:jc w:val="both"/>
        <w:rPr>
          <w:sz w:val="20"/>
        </w:rPr>
      </w:pPr>
      <w:r>
        <w:rPr>
          <w:sz w:val="20"/>
        </w:rPr>
        <w:t>To</w:t>
      </w:r>
      <w:r w:rsidR="007D407E">
        <w:rPr>
          <w:sz w:val="20"/>
        </w:rPr>
        <w:t xml:space="preserve"> initiate the connectivity of the boundary IAB node to the topology</w:t>
      </w:r>
      <w:r w:rsidR="006407AB">
        <w:rPr>
          <w:sz w:val="20"/>
        </w:rPr>
        <w:t xml:space="preserve"> of donor 2, MT3 may have reported appropriate measurements of some cell managed by DU2 to donor 1’s CU. The CU or donor 1 would then initiate a modified SN addition procedure towards the CU of donor 2. As part of this procedure donor CU 1 may indicate that MT3 is the MT of a IAB node and provide details of QoS requirements for BH RLC channels </w:t>
      </w:r>
      <w:r>
        <w:rPr>
          <w:sz w:val="20"/>
        </w:rPr>
        <w:t>that it desires to route to MT3 via the IAB topology of donor CU 2. The details of this procedure are in the scope of RAN3, and therefore we need not speculate here on these details. The key issue from RAN’s perspective is the exchange of information regarding the BAP and BH RLC channel mapping that needs to be configured to the boundary IAB node.</w:t>
      </w:r>
    </w:p>
    <w:p w14:paraId="713A0258" w14:textId="0CB2EE59" w:rsidR="00A12FD6" w:rsidRDefault="00890EFC" w:rsidP="00815334">
      <w:pPr>
        <w:spacing w:after="120"/>
        <w:jc w:val="both"/>
        <w:rPr>
          <w:sz w:val="20"/>
        </w:rPr>
      </w:pPr>
      <w:r>
        <w:rPr>
          <w:sz w:val="20"/>
        </w:rPr>
        <w:t xml:space="preserve">Donor CU 2 configures BH RLC channels at DU2 for MT3, allocates a BAP address (A5) for IAB node 3 within donor 2’s topology, and configures any routing and bearer mappings needed by other nodes within its topology. </w:t>
      </w:r>
      <w:proofErr w:type="gramStart"/>
      <w:r>
        <w:rPr>
          <w:sz w:val="20"/>
        </w:rPr>
        <w:t>In particular, donor</w:t>
      </w:r>
      <w:proofErr w:type="gramEnd"/>
      <w:r>
        <w:rPr>
          <w:sz w:val="20"/>
        </w:rPr>
        <w:t xml:space="preserve"> CU 2 defines upstream (A1, </w:t>
      </w:r>
      <w:proofErr w:type="spellStart"/>
      <w:r>
        <w:rPr>
          <w:sz w:val="20"/>
        </w:rPr>
        <w:t>Py</w:t>
      </w:r>
      <w:proofErr w:type="spellEnd"/>
      <w:r>
        <w:rPr>
          <w:sz w:val="20"/>
        </w:rPr>
        <w:t xml:space="preserve">) and downstream (A5, Px) routing paths for IAB node 3 within its topology. It provides this information </w:t>
      </w:r>
      <w:r w:rsidR="002432E4">
        <w:rPr>
          <w:sz w:val="20"/>
        </w:rPr>
        <w:t xml:space="preserve">to donor CU 1, </w:t>
      </w:r>
      <w:r>
        <w:rPr>
          <w:sz w:val="20"/>
        </w:rPr>
        <w:t xml:space="preserve">along with the </w:t>
      </w:r>
      <w:r w:rsidR="002432E4">
        <w:rPr>
          <w:sz w:val="20"/>
        </w:rPr>
        <w:t>IDs of BH RLC channels configured at DU2 for IAB node 3.</w:t>
      </w:r>
    </w:p>
    <w:p w14:paraId="476E7C36" w14:textId="6E2BD6B6" w:rsidR="002432E4" w:rsidRDefault="004A6A9E" w:rsidP="00815334">
      <w:pPr>
        <w:spacing w:after="120"/>
        <w:jc w:val="both"/>
        <w:rPr>
          <w:sz w:val="20"/>
        </w:rPr>
      </w:pPr>
      <w:r>
        <w:rPr>
          <w:sz w:val="20"/>
        </w:rPr>
        <w:t>Based on the information received from donor CU 2, donor CU 1 updates the configuration of the BAP routing and bearer mapping tables at IAB node 3, using appropriate F1-C procedures.</w:t>
      </w:r>
      <w:r w:rsidR="00E655BF">
        <w:rPr>
          <w:sz w:val="20"/>
        </w:rPr>
        <w:t xml:space="preserve"> For example, a flag can be placed in the BAP routing table of IAB node 3 to indicate that upstream path (A3, Px) is subject to BAP header rewriting. Similar for downstream path (A5, Px). A separate BAP remapping table provides the mapping of </w:t>
      </w:r>
      <w:r w:rsidR="00E655BF" w:rsidRPr="00815334">
        <w:rPr>
          <w:sz w:val="20"/>
        </w:rPr>
        <w:t xml:space="preserve">UL BAP </w:t>
      </w:r>
      <w:r w:rsidR="00E655BF">
        <w:rPr>
          <w:sz w:val="20"/>
        </w:rPr>
        <w:t xml:space="preserve">routing </w:t>
      </w:r>
      <w:r w:rsidR="00E655BF" w:rsidRPr="00815334">
        <w:rPr>
          <w:sz w:val="20"/>
        </w:rPr>
        <w:t xml:space="preserve">ID (A3, Px) </w:t>
      </w:r>
      <w:r w:rsidR="00E655BF">
        <w:rPr>
          <w:sz w:val="20"/>
        </w:rPr>
        <w:sym w:font="Symbol" w:char="F0AE"/>
      </w:r>
      <w:r w:rsidR="00E655BF" w:rsidRPr="00815334">
        <w:rPr>
          <w:sz w:val="20"/>
        </w:rPr>
        <w:t xml:space="preserve"> (A1, </w:t>
      </w:r>
      <w:proofErr w:type="spellStart"/>
      <w:r w:rsidR="00E655BF" w:rsidRPr="00815334">
        <w:rPr>
          <w:sz w:val="20"/>
        </w:rPr>
        <w:t>Py</w:t>
      </w:r>
      <w:proofErr w:type="spellEnd"/>
      <w:r w:rsidR="00E655BF" w:rsidRPr="00815334">
        <w:rPr>
          <w:sz w:val="20"/>
        </w:rPr>
        <w:t xml:space="preserve">) and DL BAP routing ID (A5, Px) </w:t>
      </w:r>
      <w:r w:rsidR="00E655BF">
        <w:rPr>
          <w:sz w:val="20"/>
        </w:rPr>
        <w:sym w:font="Symbol" w:char="F0AE"/>
      </w:r>
      <w:r w:rsidR="00E655BF" w:rsidRPr="00815334">
        <w:rPr>
          <w:sz w:val="20"/>
        </w:rPr>
        <w:t xml:space="preserve"> (A4, </w:t>
      </w:r>
      <w:proofErr w:type="spellStart"/>
      <w:r w:rsidR="00E655BF" w:rsidRPr="00815334">
        <w:rPr>
          <w:sz w:val="20"/>
        </w:rPr>
        <w:t>Py</w:t>
      </w:r>
      <w:proofErr w:type="spellEnd"/>
      <w:r w:rsidR="00E655BF" w:rsidRPr="00815334">
        <w:rPr>
          <w:sz w:val="20"/>
        </w:rPr>
        <w:t>)</w:t>
      </w:r>
      <w:r w:rsidR="0095517C">
        <w:rPr>
          <w:sz w:val="20"/>
        </w:rPr>
        <w:t>.</w:t>
      </w:r>
      <w:r w:rsidR="003858E3">
        <w:rPr>
          <w:sz w:val="20"/>
        </w:rPr>
        <w:t xml:space="preserve"> In addition, BAP is configured with routing and bearer mapping entries for </w:t>
      </w:r>
      <w:r w:rsidR="003858E3" w:rsidRPr="00815334">
        <w:rPr>
          <w:sz w:val="20"/>
        </w:rPr>
        <w:t xml:space="preserve">(A1, </w:t>
      </w:r>
      <w:proofErr w:type="spellStart"/>
      <w:r w:rsidR="003858E3" w:rsidRPr="00815334">
        <w:rPr>
          <w:sz w:val="20"/>
        </w:rPr>
        <w:t>Py</w:t>
      </w:r>
      <w:proofErr w:type="spellEnd"/>
      <w:r w:rsidR="003858E3" w:rsidRPr="00815334">
        <w:rPr>
          <w:sz w:val="20"/>
        </w:rPr>
        <w:t>)</w:t>
      </w:r>
      <w:r w:rsidR="003858E3">
        <w:rPr>
          <w:sz w:val="20"/>
        </w:rPr>
        <w:t xml:space="preserve">, </w:t>
      </w:r>
      <w:r w:rsidR="003858E3" w:rsidRPr="00815334">
        <w:rPr>
          <w:sz w:val="20"/>
        </w:rPr>
        <w:t xml:space="preserve">(A4, </w:t>
      </w:r>
      <w:proofErr w:type="spellStart"/>
      <w:r w:rsidR="003858E3" w:rsidRPr="00815334">
        <w:rPr>
          <w:sz w:val="20"/>
        </w:rPr>
        <w:t>Py</w:t>
      </w:r>
      <w:proofErr w:type="spellEnd"/>
      <w:r w:rsidR="003858E3" w:rsidRPr="00815334">
        <w:rPr>
          <w:sz w:val="20"/>
        </w:rPr>
        <w:t>)</w:t>
      </w:r>
      <w:r w:rsidR="003858E3">
        <w:rPr>
          <w:sz w:val="20"/>
        </w:rPr>
        <w:t xml:space="preserve"> and the corresponding bearer mappings for BH RLC channels.</w:t>
      </w:r>
    </w:p>
    <w:p w14:paraId="22D8F590" w14:textId="67AC0C56" w:rsidR="003858E3" w:rsidRDefault="003858E3" w:rsidP="00815334">
      <w:pPr>
        <w:spacing w:after="120"/>
        <w:jc w:val="both"/>
        <w:rPr>
          <w:sz w:val="20"/>
        </w:rPr>
      </w:pPr>
      <w:r>
        <w:rPr>
          <w:sz w:val="20"/>
        </w:rPr>
        <w:t xml:space="preserve">Subsequently, if IAB node 3 receives a packet from topology 1 addressed to </w:t>
      </w:r>
      <w:r w:rsidRPr="00815334">
        <w:rPr>
          <w:sz w:val="20"/>
        </w:rPr>
        <w:t>(A3, Px)</w:t>
      </w:r>
      <w:r>
        <w:rPr>
          <w:sz w:val="20"/>
        </w:rPr>
        <w:t xml:space="preserve"> it consults the BAP routing table and recognizes that the BAP header is subject to rewriting (based on the flag in the corresponding routing table entry). IAB node 3 then consults the MAP remapping table, and rewrites the packet header to </w:t>
      </w:r>
      <w:r w:rsidRPr="00815334">
        <w:rPr>
          <w:sz w:val="20"/>
        </w:rPr>
        <w:t xml:space="preserve">(A1, </w:t>
      </w:r>
      <w:proofErr w:type="spellStart"/>
      <w:r w:rsidRPr="00815334">
        <w:rPr>
          <w:sz w:val="20"/>
        </w:rPr>
        <w:t>Py</w:t>
      </w:r>
      <w:proofErr w:type="spellEnd"/>
      <w:r w:rsidRPr="00815334">
        <w:rPr>
          <w:sz w:val="20"/>
        </w:rPr>
        <w:t>)</w:t>
      </w:r>
      <w:r>
        <w:rPr>
          <w:sz w:val="20"/>
        </w:rPr>
        <w:t xml:space="preserve">. BAP then proceeds to perform routing and bearer mapping for this packet based on the new BAP header. A similar methodology would be applied in case a </w:t>
      </w:r>
      <w:r w:rsidR="00415070">
        <w:rPr>
          <w:sz w:val="20"/>
        </w:rPr>
        <w:t xml:space="preserve">downstream packet addressed to </w:t>
      </w:r>
      <w:r w:rsidR="00415070" w:rsidRPr="00815334">
        <w:rPr>
          <w:sz w:val="20"/>
        </w:rPr>
        <w:t>(A5, Px)</w:t>
      </w:r>
      <w:r w:rsidR="00415070">
        <w:rPr>
          <w:sz w:val="20"/>
        </w:rPr>
        <w:t xml:space="preserve">. Note that for this approach to guarantee there is no collision of addresses between the two topologies, it is necessary for the IAB node to keep track of which entries in the BAP routing and bearer mapping tables correspond to each topology. In other words, in the BAP routing table there could be two distinct entries such as (A5, Px, Top 1) and </w:t>
      </w:r>
      <w:r w:rsidR="00415070">
        <w:rPr>
          <w:sz w:val="20"/>
        </w:rPr>
        <w:t xml:space="preserve">(A5, Px, Top </w:t>
      </w:r>
      <w:r w:rsidR="00415070">
        <w:rPr>
          <w:sz w:val="20"/>
        </w:rPr>
        <w:t>2</w:t>
      </w:r>
      <w:r w:rsidR="00415070">
        <w:rPr>
          <w:sz w:val="20"/>
        </w:rPr>
        <w:t>)</w:t>
      </w:r>
      <w:r w:rsidR="00415070">
        <w:rPr>
          <w:sz w:val="20"/>
        </w:rPr>
        <w:t>.</w:t>
      </w:r>
    </w:p>
    <w:p w14:paraId="4E622658" w14:textId="709619D5" w:rsidR="00415070" w:rsidRDefault="00A967EC" w:rsidP="00815334">
      <w:pPr>
        <w:spacing w:after="120"/>
        <w:jc w:val="both"/>
        <w:rPr>
          <w:b/>
          <w:bCs/>
          <w:sz w:val="20"/>
        </w:rPr>
      </w:pPr>
      <w:r w:rsidRPr="00CE3CB6">
        <w:rPr>
          <w:b/>
          <w:bCs/>
          <w:sz w:val="20"/>
        </w:rPr>
        <w:t xml:space="preserve">Observation </w:t>
      </w:r>
      <w:r>
        <w:rPr>
          <w:b/>
          <w:bCs/>
          <w:sz w:val="20"/>
        </w:rPr>
        <w:t>4</w:t>
      </w:r>
      <w:r w:rsidRPr="00CE3CB6">
        <w:rPr>
          <w:b/>
          <w:bCs/>
          <w:sz w:val="20"/>
        </w:rPr>
        <w:t>:</w:t>
      </w:r>
      <w:r>
        <w:rPr>
          <w:b/>
          <w:bCs/>
          <w:sz w:val="20"/>
        </w:rPr>
        <w:t xml:space="preserve"> It is straight forward to implement </w:t>
      </w:r>
      <w:r w:rsidRPr="00A967EC">
        <w:rPr>
          <w:b/>
          <w:bCs/>
          <w:sz w:val="20"/>
        </w:rPr>
        <w:t>BAP routing across two topologies</w:t>
      </w:r>
      <w:r>
        <w:rPr>
          <w:b/>
          <w:bCs/>
          <w:sz w:val="20"/>
        </w:rPr>
        <w:t xml:space="preserve"> without BAP address and path collisions, </w:t>
      </w:r>
      <w:proofErr w:type="gramStart"/>
      <w:r>
        <w:rPr>
          <w:b/>
          <w:bCs/>
          <w:sz w:val="20"/>
        </w:rPr>
        <w:t>as long as</w:t>
      </w:r>
      <w:proofErr w:type="gramEnd"/>
      <w:r>
        <w:rPr>
          <w:b/>
          <w:bCs/>
          <w:sz w:val="20"/>
        </w:rPr>
        <w:t xml:space="preserve"> BAP routing and bearer mapping entries are indexed by the corresponding topology.</w:t>
      </w:r>
    </w:p>
    <w:p w14:paraId="75F8F109" w14:textId="7E4364E0" w:rsidR="00522143" w:rsidRPr="00847951" w:rsidRDefault="00847951" w:rsidP="00E53027">
      <w:pPr>
        <w:spacing w:after="120"/>
        <w:jc w:val="both"/>
        <w:rPr>
          <w:sz w:val="20"/>
        </w:rPr>
      </w:pPr>
      <w:r w:rsidRPr="004819B6">
        <w:rPr>
          <w:b/>
          <w:sz w:val="20"/>
        </w:rPr>
        <w:t xml:space="preserve">Proposal </w:t>
      </w:r>
      <w:r>
        <w:rPr>
          <w:b/>
          <w:sz w:val="20"/>
        </w:rPr>
        <w:t>5</w:t>
      </w:r>
      <w:r w:rsidRPr="004819B6">
        <w:rPr>
          <w:b/>
          <w:sz w:val="20"/>
        </w:rPr>
        <w:t xml:space="preserve">: RAN2 </w:t>
      </w:r>
      <w:r>
        <w:rPr>
          <w:b/>
          <w:sz w:val="20"/>
        </w:rPr>
        <w:t xml:space="preserve">should further </w:t>
      </w:r>
      <w:proofErr w:type="spellStart"/>
      <w:r>
        <w:rPr>
          <w:b/>
          <w:sz w:val="20"/>
        </w:rPr>
        <w:t>analyze</w:t>
      </w:r>
      <w:proofErr w:type="spellEnd"/>
      <w:r>
        <w:rPr>
          <w:b/>
          <w:sz w:val="20"/>
        </w:rPr>
        <w:t xml:space="preserve"> routing and bearer mapping procedures for Option 4 and Option 5, and down select between these two options</w:t>
      </w:r>
      <w:r w:rsidR="003A38C1">
        <w:rPr>
          <w:b/>
          <w:sz w:val="20"/>
        </w:rPr>
        <w:t>.</w:t>
      </w:r>
    </w:p>
    <w:p w14:paraId="0796895B" w14:textId="446D0220" w:rsidR="00294EA4" w:rsidRPr="00CF783F" w:rsidRDefault="00294EA4" w:rsidP="00294EA4">
      <w:pPr>
        <w:pStyle w:val="Heading2"/>
        <w:rPr>
          <w:rFonts w:eastAsiaTheme="minorEastAsia"/>
          <w:lang w:eastAsia="zh-CN"/>
        </w:rPr>
      </w:pPr>
      <w:r>
        <w:rPr>
          <w:rFonts w:eastAsiaTheme="minorEastAsia"/>
          <w:lang w:eastAsia="zh-CN"/>
        </w:rPr>
        <w:t>RLF Indication Procedure Enhancements</w:t>
      </w:r>
    </w:p>
    <w:p w14:paraId="6F34D757" w14:textId="5103D46B" w:rsidR="00AD3ABB" w:rsidRPr="002D3DEA" w:rsidRDefault="00DB3401" w:rsidP="002D3DEA">
      <w:pPr>
        <w:spacing w:after="120"/>
        <w:jc w:val="both"/>
        <w:rPr>
          <w:bCs/>
          <w:sz w:val="20"/>
        </w:rPr>
      </w:pPr>
      <w:r>
        <w:rPr>
          <w:bCs/>
          <w:sz w:val="20"/>
        </w:rPr>
        <w:t xml:space="preserve">Potential enhancements to the RLF indication procedure were extensively discussed during the Rel. 16 WI </w:t>
      </w:r>
      <w:r w:rsidR="00220153">
        <w:rPr>
          <w:bCs/>
          <w:sz w:val="20"/>
        </w:rPr>
        <w:t>[10]</w:t>
      </w:r>
      <w:r>
        <w:rPr>
          <w:bCs/>
          <w:sz w:val="20"/>
        </w:rPr>
        <w:t xml:space="preserve"> </w:t>
      </w:r>
      <w:proofErr w:type="gramStart"/>
      <w:r>
        <w:rPr>
          <w:bCs/>
          <w:sz w:val="20"/>
        </w:rPr>
        <w:t>and also</w:t>
      </w:r>
      <w:proofErr w:type="gramEnd"/>
      <w:r>
        <w:rPr>
          <w:bCs/>
          <w:sz w:val="20"/>
        </w:rPr>
        <w:t xml:space="preserve"> in the post-RAN2#111e e-mail discussion </w:t>
      </w:r>
      <w:r w:rsidR="00220153">
        <w:rPr>
          <w:bCs/>
          <w:sz w:val="20"/>
        </w:rPr>
        <w:t>[12]</w:t>
      </w:r>
      <w:r>
        <w:rPr>
          <w:bCs/>
          <w:sz w:val="20"/>
        </w:rPr>
        <w:t>. In general, the proposed approaches to indicating different steps in the RLF/recovery process to descendent IAB nodes can be classified according to table 1:</w:t>
      </w:r>
    </w:p>
    <w:tbl>
      <w:tblPr>
        <w:tblW w:w="5000" w:type="pct"/>
        <w:tblCellMar>
          <w:left w:w="0" w:type="dxa"/>
          <w:right w:w="0" w:type="dxa"/>
        </w:tblCellMar>
        <w:tblLook w:val="04A0" w:firstRow="1" w:lastRow="0" w:firstColumn="1" w:lastColumn="0" w:noHBand="0" w:noVBand="1"/>
      </w:tblPr>
      <w:tblGrid>
        <w:gridCol w:w="1082"/>
        <w:gridCol w:w="2245"/>
        <w:gridCol w:w="6284"/>
      </w:tblGrid>
      <w:tr w:rsidR="00AD3ABB" w14:paraId="5B77F6AD" w14:textId="77777777" w:rsidTr="002D3DEA">
        <w:trPr>
          <w:trHeight w:val="420"/>
        </w:trPr>
        <w:tc>
          <w:tcPr>
            <w:tcW w:w="563" w:type="pc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59360D94" w14:textId="77777777" w:rsidR="00AD3ABB" w:rsidRDefault="00AD3ABB">
            <w:pPr>
              <w:rPr>
                <w:rFonts w:eastAsia="Times New Roman"/>
                <w:lang w:eastAsia="zh-CN"/>
              </w:rPr>
            </w:pPr>
            <w:r>
              <w:rPr>
                <w:b/>
                <w:bCs/>
                <w:lang w:eastAsia="zh-CN"/>
              </w:rPr>
              <w:t> </w:t>
            </w:r>
          </w:p>
        </w:tc>
        <w:tc>
          <w:tcPr>
            <w:tcW w:w="1168" w:type="pc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09B3D30A" w14:textId="77777777" w:rsidR="00AD3ABB" w:rsidRDefault="00AD3ABB">
            <w:pPr>
              <w:rPr>
                <w:lang w:eastAsia="zh-CN"/>
              </w:rPr>
            </w:pPr>
            <w:r>
              <w:rPr>
                <w:b/>
                <w:bCs/>
                <w:lang w:eastAsia="zh-CN"/>
              </w:rPr>
              <w:t>Name</w:t>
            </w:r>
          </w:p>
        </w:tc>
        <w:tc>
          <w:tcPr>
            <w:tcW w:w="3269" w:type="pc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52B3EC2A" w14:textId="77777777" w:rsidR="00AD3ABB" w:rsidRDefault="00AD3ABB">
            <w:pPr>
              <w:rPr>
                <w:lang w:eastAsia="zh-CN"/>
              </w:rPr>
            </w:pPr>
            <w:r>
              <w:rPr>
                <w:b/>
                <w:bCs/>
                <w:lang w:eastAsia="zh-CN"/>
              </w:rPr>
              <w:t>Description</w:t>
            </w:r>
          </w:p>
        </w:tc>
      </w:tr>
      <w:tr w:rsidR="00AD3ABB" w14:paraId="05566D62" w14:textId="77777777" w:rsidTr="002D3DEA">
        <w:trPr>
          <w:trHeight w:val="487"/>
        </w:trPr>
        <w:tc>
          <w:tcPr>
            <w:tcW w:w="563" w:type="pct"/>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243F2883" w14:textId="77777777" w:rsidR="00AD3ABB" w:rsidRDefault="00AD3ABB">
            <w:pPr>
              <w:rPr>
                <w:lang w:eastAsia="zh-CN"/>
              </w:rPr>
            </w:pPr>
            <w:r>
              <w:rPr>
                <w:b/>
                <w:bCs/>
                <w:lang w:eastAsia="zh-CN"/>
              </w:rPr>
              <w:t>Type 1</w:t>
            </w:r>
          </w:p>
        </w:tc>
        <w:tc>
          <w:tcPr>
            <w:tcW w:w="1168" w:type="pc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601DF04" w14:textId="77777777" w:rsidR="00AD3ABB" w:rsidRDefault="00AD3ABB">
            <w:pPr>
              <w:rPr>
                <w:lang w:eastAsia="zh-CN"/>
              </w:rPr>
            </w:pPr>
            <w:r>
              <w:rPr>
                <w:lang w:eastAsia="zh-CN"/>
              </w:rPr>
              <w:t>‎“Plain” notification</w:t>
            </w:r>
          </w:p>
        </w:tc>
        <w:tc>
          <w:tcPr>
            <w:tcW w:w="3269" w:type="pc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0D5637D" w14:textId="77777777" w:rsidR="00AD3ABB" w:rsidRDefault="00AD3ABB">
            <w:pPr>
              <w:rPr>
                <w:lang w:eastAsia="zh-CN"/>
              </w:rPr>
            </w:pPr>
            <w:r>
              <w:rPr>
                <w:lang w:eastAsia="zh-CN"/>
              </w:rPr>
              <w:t>Indication that BH link RLF is detected by the child IAB-node</w:t>
            </w:r>
          </w:p>
        </w:tc>
      </w:tr>
      <w:tr w:rsidR="00AD3ABB" w14:paraId="4B8FF2EC" w14:textId="77777777" w:rsidTr="002D3DEA">
        <w:trPr>
          <w:trHeight w:val="420"/>
        </w:trPr>
        <w:tc>
          <w:tcPr>
            <w:tcW w:w="563"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FAEFA34" w14:textId="77777777" w:rsidR="00AD3ABB" w:rsidRDefault="00AD3ABB">
            <w:pPr>
              <w:rPr>
                <w:lang w:eastAsia="zh-CN"/>
              </w:rPr>
            </w:pPr>
            <w:r>
              <w:rPr>
                <w:b/>
                <w:bCs/>
                <w:lang w:eastAsia="zh-CN"/>
              </w:rPr>
              <w:t>Type 2</w:t>
            </w:r>
          </w:p>
        </w:tc>
        <w:tc>
          <w:tcPr>
            <w:tcW w:w="1168"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6C1802B" w14:textId="77777777" w:rsidR="00AD3ABB" w:rsidRDefault="00AD3ABB">
            <w:pPr>
              <w:rPr>
                <w:lang w:eastAsia="zh-CN"/>
              </w:rPr>
            </w:pPr>
            <w:r>
              <w:rPr>
                <w:lang w:eastAsia="zh-CN"/>
              </w:rPr>
              <w:t>Trying to recover‎</w:t>
            </w:r>
          </w:p>
        </w:tc>
        <w:tc>
          <w:tcPr>
            <w:tcW w:w="3269"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85EE54F" w14:textId="77777777" w:rsidR="00AD3ABB" w:rsidRDefault="00AD3ABB">
            <w:pPr>
              <w:rPr>
                <w:lang w:eastAsia="zh-CN"/>
              </w:rPr>
            </w:pPr>
            <w:r>
              <w:rPr>
                <w:lang w:eastAsia="zh-CN"/>
              </w:rPr>
              <w:t>Indication that BH link RLF is detected, and the child IAB-node is attempting to recover from it.‎</w:t>
            </w:r>
          </w:p>
        </w:tc>
      </w:tr>
      <w:tr w:rsidR="00AD3ABB" w14:paraId="1C9003D8" w14:textId="77777777" w:rsidTr="002D3DEA">
        <w:trPr>
          <w:trHeight w:val="493"/>
        </w:trPr>
        <w:tc>
          <w:tcPr>
            <w:tcW w:w="563"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6C671ECC" w14:textId="77777777" w:rsidR="00AD3ABB" w:rsidRDefault="00AD3ABB">
            <w:pPr>
              <w:rPr>
                <w:lang w:eastAsia="zh-CN"/>
              </w:rPr>
            </w:pPr>
            <w:r>
              <w:rPr>
                <w:b/>
                <w:bCs/>
                <w:lang w:eastAsia="zh-CN"/>
              </w:rPr>
              <w:t>Type 3</w:t>
            </w:r>
          </w:p>
        </w:tc>
        <w:tc>
          <w:tcPr>
            <w:tcW w:w="1168"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B157ADC" w14:textId="77777777" w:rsidR="00AD3ABB" w:rsidRDefault="00AD3ABB">
            <w:pPr>
              <w:rPr>
                <w:lang w:eastAsia="zh-CN"/>
              </w:rPr>
            </w:pPr>
            <w:r>
              <w:rPr>
                <w:lang w:eastAsia="zh-CN"/>
              </w:rPr>
              <w:t>BH link recovered‎</w:t>
            </w:r>
          </w:p>
        </w:tc>
        <w:tc>
          <w:tcPr>
            <w:tcW w:w="3269"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217226A" w14:textId="77777777" w:rsidR="00AD3ABB" w:rsidRDefault="00AD3ABB">
            <w:pPr>
              <w:rPr>
                <w:lang w:eastAsia="zh-CN"/>
              </w:rPr>
            </w:pPr>
            <w:r>
              <w:rPr>
                <w:lang w:eastAsia="zh-CN"/>
              </w:rPr>
              <w:t>Indication that the BH link successfully recovers from RLF‎</w:t>
            </w:r>
          </w:p>
        </w:tc>
      </w:tr>
      <w:tr w:rsidR="00AD3ABB" w14:paraId="55649037" w14:textId="77777777" w:rsidTr="002D3DEA">
        <w:trPr>
          <w:trHeight w:val="567"/>
        </w:trPr>
        <w:tc>
          <w:tcPr>
            <w:tcW w:w="563"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BF025F2" w14:textId="77777777" w:rsidR="00AD3ABB" w:rsidRDefault="00AD3ABB">
            <w:pPr>
              <w:rPr>
                <w:lang w:eastAsia="zh-CN"/>
              </w:rPr>
            </w:pPr>
            <w:r>
              <w:rPr>
                <w:b/>
                <w:bCs/>
                <w:lang w:eastAsia="zh-CN"/>
              </w:rPr>
              <w:t>Type 4</w:t>
            </w:r>
          </w:p>
        </w:tc>
        <w:tc>
          <w:tcPr>
            <w:tcW w:w="1168"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6ECA2C3" w14:textId="77777777" w:rsidR="00AD3ABB" w:rsidRDefault="00AD3ABB">
            <w:pPr>
              <w:rPr>
                <w:lang w:eastAsia="zh-CN"/>
              </w:rPr>
            </w:pPr>
            <w:r>
              <w:rPr>
                <w:lang w:eastAsia="zh-CN"/>
              </w:rPr>
              <w:t>Recovery failure‎</w:t>
            </w:r>
          </w:p>
        </w:tc>
        <w:tc>
          <w:tcPr>
            <w:tcW w:w="3269"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F2CD141" w14:textId="77777777" w:rsidR="00AD3ABB" w:rsidRDefault="00AD3ABB">
            <w:pPr>
              <w:rPr>
                <w:lang w:eastAsia="zh-CN"/>
              </w:rPr>
            </w:pPr>
            <w:r>
              <w:rPr>
                <w:lang w:eastAsia="zh-CN"/>
              </w:rPr>
              <w:t>Indication that the BH link RLF recovery failure occurs‎</w:t>
            </w:r>
          </w:p>
        </w:tc>
      </w:tr>
      <w:tr w:rsidR="00AD3ABB" w14:paraId="01D33256" w14:textId="77777777" w:rsidTr="002D3DEA">
        <w:trPr>
          <w:trHeight w:val="867"/>
        </w:trPr>
        <w:tc>
          <w:tcPr>
            <w:tcW w:w="563"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DFD7383" w14:textId="77777777" w:rsidR="00AD3ABB" w:rsidRDefault="00AD3ABB">
            <w:pPr>
              <w:rPr>
                <w:lang w:eastAsia="zh-CN"/>
              </w:rPr>
            </w:pPr>
            <w:r>
              <w:rPr>
                <w:b/>
                <w:bCs/>
                <w:lang w:eastAsia="zh-CN"/>
              </w:rPr>
              <w:t>Type 4X</w:t>
            </w:r>
          </w:p>
        </w:tc>
        <w:tc>
          <w:tcPr>
            <w:tcW w:w="1168"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F4520C9" w14:textId="77777777" w:rsidR="00AD3ABB" w:rsidRDefault="00AD3ABB">
            <w:pPr>
              <w:rPr>
                <w:lang w:eastAsia="zh-CN"/>
              </w:rPr>
            </w:pPr>
            <w:r>
              <w:rPr>
                <w:lang w:eastAsia="zh-CN"/>
              </w:rPr>
              <w:t>Indicating child nodes to perform RLF procedure‎</w:t>
            </w:r>
          </w:p>
        </w:tc>
        <w:tc>
          <w:tcPr>
            <w:tcW w:w="3269"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A07A1B4" w14:textId="77777777" w:rsidR="00AD3ABB" w:rsidRDefault="00AD3ABB">
            <w:pPr>
              <w:rPr>
                <w:lang w:eastAsia="zh-CN"/>
              </w:rPr>
            </w:pPr>
            <w:r>
              <w:rPr>
                <w:lang w:eastAsia="zh-CN"/>
              </w:rPr>
              <w:t>It is implementation when the parent sending this indication, and the child node should perform RLF related ‎procedure when receiving this indication.‎</w:t>
            </w:r>
          </w:p>
        </w:tc>
      </w:tr>
    </w:tbl>
    <w:p w14:paraId="56AE12C0" w14:textId="2681F084" w:rsidR="002D3DEA" w:rsidRPr="0092584D" w:rsidRDefault="002D3DEA" w:rsidP="00E8398A">
      <w:pPr>
        <w:spacing w:after="120"/>
        <w:jc w:val="center"/>
        <w:rPr>
          <w:bCs/>
          <w:sz w:val="18"/>
          <w:szCs w:val="18"/>
        </w:rPr>
      </w:pPr>
      <w:r w:rsidRPr="0092584D">
        <w:rPr>
          <w:rFonts w:eastAsia="SimSun"/>
          <w:bCs/>
          <w:sz w:val="20"/>
          <w:szCs w:val="18"/>
          <w:lang w:eastAsia="zh-CN"/>
        </w:rPr>
        <w:t>Table 1: BH link RLF notification types</w:t>
      </w:r>
    </w:p>
    <w:p w14:paraId="6E60C1C6" w14:textId="51BDE460" w:rsidR="00DC6DBA" w:rsidRDefault="00DC6DBA" w:rsidP="00140C9E">
      <w:pPr>
        <w:spacing w:after="120"/>
        <w:jc w:val="both"/>
        <w:rPr>
          <w:bCs/>
          <w:sz w:val="20"/>
        </w:rPr>
      </w:pPr>
      <w:r>
        <w:rPr>
          <w:sz w:val="20"/>
        </w:rPr>
        <w:t xml:space="preserve">In </w:t>
      </w:r>
      <w:r w:rsidRPr="00851207">
        <w:rPr>
          <w:sz w:val="20"/>
        </w:rPr>
        <w:t>RAN2#11</w:t>
      </w:r>
      <w:r>
        <w:rPr>
          <w:sz w:val="20"/>
        </w:rPr>
        <w:t>3</w:t>
      </w:r>
      <w:r w:rsidRPr="00851207">
        <w:rPr>
          <w:sz w:val="20"/>
        </w:rPr>
        <w:t>e</w:t>
      </w:r>
      <w:r>
        <w:rPr>
          <w:sz w:val="20"/>
        </w:rPr>
        <w:t xml:space="preserve"> it was agreed to support Type 2 BH RLF indication (Trying to recover) and Type 3 BH RLF indication (BH Link recovered). These are in addition to Type 4 </w:t>
      </w:r>
      <w:r>
        <w:rPr>
          <w:bCs/>
          <w:sz w:val="20"/>
        </w:rPr>
        <w:t>(Recovery Failure) which has already been supported from Rel. 16.</w:t>
      </w:r>
    </w:p>
    <w:p w14:paraId="7CEF1F06" w14:textId="07939062" w:rsidR="005625DF" w:rsidRDefault="005625DF" w:rsidP="00140C9E">
      <w:pPr>
        <w:spacing w:after="120"/>
        <w:jc w:val="both"/>
        <w:rPr>
          <w:bCs/>
          <w:sz w:val="20"/>
        </w:rPr>
      </w:pPr>
      <w:r>
        <w:rPr>
          <w:bCs/>
          <w:sz w:val="20"/>
        </w:rPr>
        <w:lastRenderedPageBreak/>
        <w:t xml:space="preserve">In the post </w:t>
      </w:r>
      <w:r w:rsidRPr="007C0BE3">
        <w:rPr>
          <w:sz w:val="20"/>
        </w:rPr>
        <w:t>RAN2#112e</w:t>
      </w:r>
      <w:r>
        <w:rPr>
          <w:sz w:val="20"/>
        </w:rPr>
        <w:t xml:space="preserve"> e-mail discussion on “Topology Adaptation” [2] there was considerable discussion devoted to the potential use of a Type 2 RLF indication to trigger local routing decisions at a descendent IAB node. Although Type </w:t>
      </w:r>
      <w:proofErr w:type="spellStart"/>
      <w:r>
        <w:rPr>
          <w:sz w:val="20"/>
        </w:rPr>
        <w:t>Type</w:t>
      </w:r>
      <w:proofErr w:type="spellEnd"/>
      <w:r>
        <w:rPr>
          <w:sz w:val="20"/>
        </w:rPr>
        <w:t xml:space="preserve"> 2 RLF indications do not seem particularly useful for RLF recovery, triggering local routing seems reasonable as this could help minimize buffering of traffic at the child node, and hence prevent congestion and reduce backhaul latency. Furthermore, if local routing is triggered by the reception of a Type 2 RLF indication, th</w:t>
      </w:r>
      <w:r w:rsidR="00BF7985">
        <w:rPr>
          <w:sz w:val="20"/>
        </w:rPr>
        <w:t>e</w:t>
      </w:r>
      <w:r>
        <w:rPr>
          <w:sz w:val="20"/>
        </w:rPr>
        <w:t xml:space="preserve">n </w:t>
      </w:r>
      <w:r w:rsidR="00BF7985">
        <w:rPr>
          <w:sz w:val="20"/>
        </w:rPr>
        <w:t xml:space="preserve">upon receiving a subsequent Type 3 RLF indication from the same parent IAB node, it seems reasonable that local routing could be cancelled. In addition, in </w:t>
      </w:r>
      <w:r w:rsidR="00BF7985" w:rsidRPr="00851207">
        <w:rPr>
          <w:sz w:val="20"/>
        </w:rPr>
        <w:t>RAN2#11</w:t>
      </w:r>
      <w:r w:rsidR="00BF7985">
        <w:rPr>
          <w:sz w:val="20"/>
        </w:rPr>
        <w:t>3</w:t>
      </w:r>
      <w:r w:rsidR="00BF7985" w:rsidRPr="00851207">
        <w:rPr>
          <w:sz w:val="20"/>
        </w:rPr>
        <w:t>e</w:t>
      </w:r>
      <w:r w:rsidR="00BF7985">
        <w:rPr>
          <w:sz w:val="20"/>
        </w:rPr>
        <w:t xml:space="preserve"> it was agreed that an IAB node may use the reception of a Type 2 RLF indication to trigger other behaviours, such deactivation of IAB-support in SIB and deactivation or SR and/or BSR transmission. </w:t>
      </w:r>
    </w:p>
    <w:p w14:paraId="6277D70C" w14:textId="51A5CEB9" w:rsidR="00CB7005" w:rsidRDefault="00DC6DBA" w:rsidP="00AD3ABB">
      <w:pPr>
        <w:spacing w:after="120"/>
        <w:jc w:val="both"/>
        <w:rPr>
          <w:bCs/>
          <w:sz w:val="20"/>
        </w:rPr>
      </w:pPr>
      <w:r>
        <w:rPr>
          <w:bCs/>
          <w:sz w:val="20"/>
        </w:rPr>
        <w:t xml:space="preserve">One issue that should be considered regarding these new BH RLF indications is backwards compatibility between different IAB nodes. </w:t>
      </w:r>
      <w:r w:rsidR="00C4521B">
        <w:rPr>
          <w:bCs/>
          <w:sz w:val="20"/>
        </w:rPr>
        <w:t xml:space="preserve">It is entirely possible that an IAB deployment might include IAB nodes based on the Rel. 16 spec as well as IAB nodes implementing enhancements introduced in Rel. 17 or subsequent releases. Thus, it is conceivable that one IAB node might transmit Type2/Type3 RLF indications, but the receiving node would not recognize them. In fact, a node implementing the Rel. 16 spec could simply ignore these indications. Similarly, an IAB node that supports other enhancements introduced in Rel. 17 might choose to follow the Rel. 16 spec and not trigger/cancel local routing based on these indications. Therefore, it seems that </w:t>
      </w:r>
      <w:r w:rsidR="00BF7985">
        <w:rPr>
          <w:bCs/>
          <w:sz w:val="20"/>
        </w:rPr>
        <w:t>the specification does not need to define specific behaviours or actions that an IAB node must execute upon</w:t>
      </w:r>
      <w:r w:rsidR="00C4521B">
        <w:rPr>
          <w:bCs/>
          <w:sz w:val="20"/>
        </w:rPr>
        <w:t xml:space="preserve"> to the reception of </w:t>
      </w:r>
      <w:r w:rsidR="00BF7985">
        <w:rPr>
          <w:bCs/>
          <w:sz w:val="20"/>
        </w:rPr>
        <w:t xml:space="preserve">Type 2 and Type 3 BH RLF indications </w:t>
      </w:r>
      <w:r w:rsidR="00C4521B">
        <w:rPr>
          <w:bCs/>
          <w:sz w:val="20"/>
        </w:rPr>
        <w:t>from a parent IAB node</w:t>
      </w:r>
      <w:r w:rsidR="00BF7985">
        <w:rPr>
          <w:bCs/>
          <w:sz w:val="20"/>
        </w:rPr>
        <w:t>, rather any such actions</w:t>
      </w:r>
      <w:r w:rsidR="00C4521B">
        <w:rPr>
          <w:bCs/>
          <w:sz w:val="20"/>
        </w:rPr>
        <w:t xml:space="preserve"> can be left to IAB implementation.</w:t>
      </w:r>
    </w:p>
    <w:p w14:paraId="64D4E481" w14:textId="5621C22D" w:rsidR="00C4521B" w:rsidRDefault="008B3E6B" w:rsidP="009373EF">
      <w:pPr>
        <w:spacing w:after="120"/>
        <w:jc w:val="both"/>
        <w:rPr>
          <w:b/>
          <w:sz w:val="20"/>
        </w:rPr>
      </w:pPr>
      <w:r>
        <w:rPr>
          <w:b/>
          <w:sz w:val="20"/>
        </w:rPr>
        <w:t xml:space="preserve">Proposal </w:t>
      </w:r>
      <w:r w:rsidR="005D557F">
        <w:rPr>
          <w:b/>
          <w:sz w:val="20"/>
        </w:rPr>
        <w:t>6</w:t>
      </w:r>
      <w:r>
        <w:rPr>
          <w:b/>
          <w:sz w:val="20"/>
        </w:rPr>
        <w:t xml:space="preserve">: </w:t>
      </w:r>
      <w:r w:rsidR="00BF7985">
        <w:rPr>
          <w:b/>
          <w:sz w:val="20"/>
        </w:rPr>
        <w:t xml:space="preserve">RAN2 will not </w:t>
      </w:r>
      <w:r w:rsidR="00BF7985" w:rsidRPr="00BF7985">
        <w:rPr>
          <w:b/>
          <w:sz w:val="20"/>
        </w:rPr>
        <w:t>specif</w:t>
      </w:r>
      <w:r w:rsidR="00BF7985">
        <w:rPr>
          <w:b/>
          <w:sz w:val="20"/>
        </w:rPr>
        <w:t>y</w:t>
      </w:r>
      <w:r w:rsidR="00BF7985" w:rsidRPr="00BF7985">
        <w:rPr>
          <w:b/>
          <w:sz w:val="20"/>
        </w:rPr>
        <w:t xml:space="preserve"> </w:t>
      </w:r>
      <w:r w:rsidR="00BF7985">
        <w:rPr>
          <w:b/>
          <w:sz w:val="20"/>
        </w:rPr>
        <w:t>specific</w:t>
      </w:r>
      <w:r w:rsidR="00BF7985" w:rsidRPr="00BF7985">
        <w:rPr>
          <w:b/>
          <w:sz w:val="20"/>
        </w:rPr>
        <w:t xml:space="preserve"> actions that an IAB node </w:t>
      </w:r>
      <w:r w:rsidR="00BF7985">
        <w:rPr>
          <w:b/>
          <w:sz w:val="20"/>
        </w:rPr>
        <w:t>executes</w:t>
      </w:r>
      <w:r w:rsidR="00BF7985" w:rsidRPr="00BF7985">
        <w:rPr>
          <w:b/>
          <w:sz w:val="20"/>
        </w:rPr>
        <w:t xml:space="preserve"> upon to the reception of </w:t>
      </w:r>
      <w:r w:rsidR="00BF7985">
        <w:rPr>
          <w:b/>
          <w:sz w:val="20"/>
        </w:rPr>
        <w:t xml:space="preserve">a </w:t>
      </w:r>
      <w:r w:rsidR="00BF7985" w:rsidRPr="00BF7985">
        <w:rPr>
          <w:b/>
          <w:sz w:val="20"/>
        </w:rPr>
        <w:t>Type</w:t>
      </w:r>
      <w:r w:rsidR="00BF7985">
        <w:rPr>
          <w:b/>
          <w:sz w:val="20"/>
        </w:rPr>
        <w:t xml:space="preserve"> </w:t>
      </w:r>
      <w:r w:rsidR="00BF7985" w:rsidRPr="00BF7985">
        <w:rPr>
          <w:b/>
          <w:sz w:val="20"/>
        </w:rPr>
        <w:t xml:space="preserve">2 </w:t>
      </w:r>
      <w:r w:rsidR="00BF7985">
        <w:rPr>
          <w:b/>
          <w:sz w:val="20"/>
        </w:rPr>
        <w:t>or a</w:t>
      </w:r>
      <w:r w:rsidR="00BF7985" w:rsidRPr="00BF7985">
        <w:rPr>
          <w:b/>
          <w:sz w:val="20"/>
        </w:rPr>
        <w:t xml:space="preserve"> Type</w:t>
      </w:r>
      <w:r w:rsidR="00BF7985">
        <w:rPr>
          <w:b/>
          <w:sz w:val="20"/>
        </w:rPr>
        <w:t xml:space="preserve"> </w:t>
      </w:r>
      <w:r w:rsidR="00BF7985" w:rsidRPr="00BF7985">
        <w:rPr>
          <w:b/>
          <w:sz w:val="20"/>
        </w:rPr>
        <w:t>3 BH RLF indications from a parent IAB node</w:t>
      </w:r>
      <w:r w:rsidR="00BF7985">
        <w:rPr>
          <w:b/>
          <w:sz w:val="20"/>
        </w:rPr>
        <w:t>. The behaviour of the</w:t>
      </w:r>
      <w:r w:rsidR="00C4521B" w:rsidRPr="00C4521B">
        <w:rPr>
          <w:b/>
          <w:sz w:val="20"/>
        </w:rPr>
        <w:t xml:space="preserve"> IAB node </w:t>
      </w:r>
      <w:r w:rsidR="00BF7985">
        <w:rPr>
          <w:b/>
          <w:sz w:val="20"/>
        </w:rPr>
        <w:t>is left to</w:t>
      </w:r>
      <w:r w:rsidR="00C4521B" w:rsidRPr="00C4521B">
        <w:rPr>
          <w:b/>
          <w:sz w:val="20"/>
        </w:rPr>
        <w:t xml:space="preserve"> implementation</w:t>
      </w:r>
      <w:r w:rsidR="009F5E05">
        <w:rPr>
          <w:b/>
          <w:sz w:val="20"/>
        </w:rPr>
        <w:t>.</w:t>
      </w:r>
    </w:p>
    <w:p w14:paraId="3BE9CA5D" w14:textId="72949699" w:rsidR="00C4521B" w:rsidRDefault="00DC6DBA" w:rsidP="009373EF">
      <w:pPr>
        <w:spacing w:after="120"/>
        <w:jc w:val="both"/>
        <w:rPr>
          <w:bCs/>
          <w:sz w:val="20"/>
        </w:rPr>
      </w:pPr>
      <w:r>
        <w:rPr>
          <w:bCs/>
          <w:sz w:val="20"/>
        </w:rPr>
        <w:t>Additionally</w:t>
      </w:r>
      <w:r w:rsidR="00C4521B">
        <w:rPr>
          <w:bCs/>
          <w:sz w:val="20"/>
        </w:rPr>
        <w:t>, if an IAB node supports the transmission of Type 2/Type 3 RLF indications it seems prudent that the operator should have a means to enable or disable this functionality.</w:t>
      </w:r>
    </w:p>
    <w:p w14:paraId="255AB1F4" w14:textId="25B9BEE3" w:rsidR="00C4521B" w:rsidRPr="008E3101" w:rsidRDefault="00F16C5B" w:rsidP="009373EF">
      <w:pPr>
        <w:spacing w:after="120"/>
        <w:jc w:val="both"/>
        <w:rPr>
          <w:b/>
          <w:sz w:val="20"/>
        </w:rPr>
      </w:pPr>
      <w:r>
        <w:rPr>
          <w:b/>
          <w:sz w:val="20"/>
        </w:rPr>
        <w:t xml:space="preserve">Proposal </w:t>
      </w:r>
      <w:r w:rsidR="005D557F">
        <w:rPr>
          <w:b/>
          <w:sz w:val="20"/>
        </w:rPr>
        <w:t>7</w:t>
      </w:r>
      <w:r>
        <w:rPr>
          <w:b/>
          <w:sz w:val="20"/>
        </w:rPr>
        <w:t xml:space="preserve">: enabling/disabling </w:t>
      </w:r>
      <w:r w:rsidRPr="00F16C5B">
        <w:rPr>
          <w:b/>
          <w:sz w:val="20"/>
        </w:rPr>
        <w:t xml:space="preserve">the transmission of </w:t>
      </w:r>
      <w:r>
        <w:rPr>
          <w:b/>
          <w:sz w:val="20"/>
        </w:rPr>
        <w:t>enhanced</w:t>
      </w:r>
      <w:r w:rsidRPr="00F16C5B">
        <w:rPr>
          <w:b/>
          <w:sz w:val="20"/>
        </w:rPr>
        <w:t xml:space="preserve"> RLF indications </w:t>
      </w:r>
      <w:r>
        <w:rPr>
          <w:b/>
          <w:sz w:val="20"/>
        </w:rPr>
        <w:t xml:space="preserve">by an IAB node shall be configurable by the </w:t>
      </w:r>
      <w:r w:rsidRPr="00F16C5B">
        <w:rPr>
          <w:b/>
          <w:sz w:val="20"/>
        </w:rPr>
        <w:t>operator</w:t>
      </w:r>
      <w:r>
        <w:rPr>
          <w:b/>
          <w:sz w:val="20"/>
        </w:rPr>
        <w:t>.</w:t>
      </w:r>
    </w:p>
    <w:p w14:paraId="79EBA876" w14:textId="22D87967" w:rsidR="00421819" w:rsidRPr="00CF783F" w:rsidRDefault="00294EA4" w:rsidP="00421819">
      <w:pPr>
        <w:pStyle w:val="Heading2"/>
        <w:rPr>
          <w:rFonts w:eastAsiaTheme="minorEastAsia"/>
          <w:lang w:eastAsia="zh-CN"/>
        </w:rPr>
      </w:pPr>
      <w:r>
        <w:rPr>
          <w:rFonts w:eastAsiaTheme="minorEastAsia"/>
          <w:lang w:eastAsia="zh-CN"/>
        </w:rPr>
        <w:t>Enhancements to Local Routing</w:t>
      </w:r>
    </w:p>
    <w:p w14:paraId="08FFB0ED" w14:textId="571384B9" w:rsidR="008E3101" w:rsidRDefault="00421819" w:rsidP="00421819">
      <w:pPr>
        <w:jc w:val="both"/>
        <w:rPr>
          <w:rFonts w:eastAsiaTheme="minorEastAsia"/>
          <w:sz w:val="20"/>
          <w:lang w:eastAsia="zh-CN"/>
        </w:rPr>
      </w:pPr>
      <w:r>
        <w:rPr>
          <w:rFonts w:eastAsiaTheme="minorEastAsia"/>
          <w:sz w:val="20"/>
          <w:lang w:eastAsia="zh-CN"/>
        </w:rPr>
        <w:t>Another issue that was raised during e-mail discussion</w:t>
      </w:r>
      <w:r w:rsidR="006C681B">
        <w:rPr>
          <w:rFonts w:eastAsiaTheme="minorEastAsia"/>
          <w:sz w:val="20"/>
          <w:lang w:eastAsia="zh-CN"/>
        </w:rPr>
        <w:t>s</w:t>
      </w:r>
      <w:r>
        <w:rPr>
          <w:rFonts w:eastAsiaTheme="minorEastAsia"/>
          <w:sz w:val="20"/>
          <w:lang w:eastAsia="zh-CN"/>
        </w:rPr>
        <w:t xml:space="preserve"> [2</w:t>
      </w:r>
      <w:r w:rsidR="008E3101">
        <w:rPr>
          <w:rFonts w:eastAsiaTheme="minorEastAsia"/>
          <w:sz w:val="20"/>
          <w:lang w:eastAsia="zh-CN"/>
        </w:rPr>
        <w:t>]</w:t>
      </w:r>
      <w:r w:rsidR="006C681B">
        <w:rPr>
          <w:rFonts w:eastAsiaTheme="minorEastAsia"/>
          <w:sz w:val="20"/>
          <w:lang w:eastAsia="zh-CN"/>
        </w:rPr>
        <w:t xml:space="preserve">, </w:t>
      </w:r>
      <w:r w:rsidR="00220153">
        <w:rPr>
          <w:rFonts w:eastAsiaTheme="minorEastAsia"/>
          <w:sz w:val="20"/>
          <w:lang w:eastAsia="zh-CN"/>
        </w:rPr>
        <w:t>[9]</w:t>
      </w:r>
      <w:r>
        <w:rPr>
          <w:rFonts w:eastAsiaTheme="minorEastAsia"/>
          <w:sz w:val="20"/>
          <w:lang w:eastAsia="zh-CN"/>
        </w:rPr>
        <w:t xml:space="preserve"> </w:t>
      </w:r>
      <w:r w:rsidR="008E3101">
        <w:rPr>
          <w:rFonts w:eastAsiaTheme="minorEastAsia"/>
          <w:sz w:val="20"/>
          <w:lang w:eastAsia="zh-CN"/>
        </w:rPr>
        <w:t>i</w:t>
      </w:r>
      <w:r>
        <w:rPr>
          <w:rFonts w:eastAsiaTheme="minorEastAsia"/>
          <w:sz w:val="20"/>
          <w:lang w:eastAsia="zh-CN"/>
        </w:rPr>
        <w:t xml:space="preserve">s </w:t>
      </w:r>
      <w:r w:rsidR="00982682">
        <w:rPr>
          <w:rFonts w:eastAsiaTheme="minorEastAsia"/>
          <w:sz w:val="20"/>
          <w:lang w:eastAsia="zh-CN"/>
        </w:rPr>
        <w:t xml:space="preserve">the </w:t>
      </w:r>
      <w:r w:rsidR="00AB4C94">
        <w:rPr>
          <w:rFonts w:eastAsiaTheme="minorEastAsia"/>
          <w:sz w:val="20"/>
          <w:lang w:eastAsia="zh-CN"/>
        </w:rPr>
        <w:t xml:space="preserve">merits and </w:t>
      </w:r>
      <w:r w:rsidR="00982682">
        <w:rPr>
          <w:rFonts w:eastAsiaTheme="minorEastAsia"/>
          <w:sz w:val="20"/>
          <w:lang w:eastAsia="zh-CN"/>
        </w:rPr>
        <w:t xml:space="preserve">potential </w:t>
      </w:r>
      <w:r w:rsidR="00AB4C94">
        <w:rPr>
          <w:rFonts w:eastAsiaTheme="minorEastAsia"/>
          <w:sz w:val="20"/>
          <w:lang w:eastAsia="zh-CN"/>
        </w:rPr>
        <w:t>challenges of local routing.</w:t>
      </w:r>
      <w:r w:rsidR="004F2FF7">
        <w:rPr>
          <w:rFonts w:eastAsiaTheme="minorEastAsia"/>
          <w:sz w:val="20"/>
          <w:lang w:eastAsia="zh-CN"/>
        </w:rPr>
        <w:t xml:space="preserve"> </w:t>
      </w:r>
      <w:proofErr w:type="gramStart"/>
      <w:r w:rsidR="008E3101">
        <w:rPr>
          <w:rFonts w:eastAsiaTheme="minorEastAsia"/>
          <w:sz w:val="20"/>
          <w:lang w:eastAsia="zh-CN"/>
        </w:rPr>
        <w:t>A</w:t>
      </w:r>
      <w:r w:rsidR="004F2FF7">
        <w:rPr>
          <w:rFonts w:eastAsiaTheme="minorEastAsia"/>
          <w:sz w:val="20"/>
          <w:lang w:eastAsia="zh-CN"/>
        </w:rPr>
        <w:t xml:space="preserve"> majority of</w:t>
      </w:r>
      <w:proofErr w:type="gramEnd"/>
      <w:r w:rsidR="004F2FF7">
        <w:rPr>
          <w:rFonts w:eastAsiaTheme="minorEastAsia"/>
          <w:sz w:val="20"/>
          <w:lang w:eastAsia="zh-CN"/>
        </w:rPr>
        <w:t xml:space="preserve"> companies participating in the</w:t>
      </w:r>
      <w:r w:rsidR="006C681B">
        <w:rPr>
          <w:rFonts w:eastAsiaTheme="minorEastAsia"/>
          <w:sz w:val="20"/>
          <w:lang w:eastAsia="zh-CN"/>
        </w:rPr>
        <w:t>se</w:t>
      </w:r>
      <w:r w:rsidR="004F2FF7">
        <w:rPr>
          <w:rFonts w:eastAsiaTheme="minorEastAsia"/>
          <w:sz w:val="20"/>
          <w:lang w:eastAsia="zh-CN"/>
        </w:rPr>
        <w:t xml:space="preserve"> discussion</w:t>
      </w:r>
      <w:r w:rsidR="006C681B">
        <w:rPr>
          <w:rFonts w:eastAsiaTheme="minorEastAsia"/>
          <w:sz w:val="20"/>
          <w:lang w:eastAsia="zh-CN"/>
        </w:rPr>
        <w:t>s</w:t>
      </w:r>
      <w:r w:rsidR="004F2FF7">
        <w:rPr>
          <w:rFonts w:eastAsiaTheme="minorEastAsia"/>
          <w:sz w:val="20"/>
          <w:lang w:eastAsia="zh-CN"/>
        </w:rPr>
        <w:t xml:space="preserve"> expressed the view that local routing decisions are beneficial for the mitigation of congestion, and for load balancing. </w:t>
      </w:r>
      <w:r w:rsidR="008E3101">
        <w:rPr>
          <w:rFonts w:eastAsiaTheme="minorEastAsia"/>
          <w:sz w:val="20"/>
          <w:lang w:eastAsia="zh-CN"/>
        </w:rPr>
        <w:t xml:space="preserve">In </w:t>
      </w:r>
      <w:r w:rsidR="008E3101" w:rsidRPr="00851207">
        <w:rPr>
          <w:sz w:val="20"/>
        </w:rPr>
        <w:t>RAN2#11</w:t>
      </w:r>
      <w:r w:rsidR="008E3101">
        <w:rPr>
          <w:sz w:val="20"/>
        </w:rPr>
        <w:t>3</w:t>
      </w:r>
      <w:r w:rsidR="008E3101" w:rsidRPr="00851207">
        <w:rPr>
          <w:sz w:val="20"/>
        </w:rPr>
        <w:t>e</w:t>
      </w:r>
      <w:r w:rsidR="008E3101">
        <w:rPr>
          <w:sz w:val="20"/>
        </w:rPr>
        <w:t xml:space="preserve"> it was agreed that local routing can be triggered by indication of hop-by-hop flow control.</w:t>
      </w:r>
    </w:p>
    <w:p w14:paraId="40D3253E" w14:textId="585335D3" w:rsidR="00B66A64" w:rsidRDefault="004F2FF7" w:rsidP="00421819">
      <w:pPr>
        <w:jc w:val="both"/>
        <w:rPr>
          <w:rFonts w:eastAsiaTheme="minorEastAsia"/>
          <w:sz w:val="20"/>
          <w:lang w:eastAsia="zh-CN"/>
        </w:rPr>
      </w:pPr>
      <w:r>
        <w:rPr>
          <w:rFonts w:eastAsiaTheme="minorEastAsia"/>
          <w:sz w:val="20"/>
          <w:lang w:eastAsia="zh-CN"/>
        </w:rPr>
        <w:t xml:space="preserve">In </w:t>
      </w:r>
      <w:r w:rsidR="00220153">
        <w:rPr>
          <w:rFonts w:eastAsiaTheme="minorEastAsia"/>
          <w:sz w:val="20"/>
          <w:lang w:eastAsia="zh-CN"/>
        </w:rPr>
        <w:t>[11]</w:t>
      </w:r>
      <w:r>
        <w:rPr>
          <w:rFonts w:eastAsiaTheme="minorEastAsia"/>
          <w:sz w:val="20"/>
          <w:lang w:eastAsia="zh-CN"/>
        </w:rPr>
        <w:t xml:space="preserve"> we discussed at some length </w:t>
      </w:r>
      <w:r w:rsidR="00982682">
        <w:rPr>
          <w:rFonts w:eastAsiaTheme="minorEastAsia"/>
          <w:sz w:val="20"/>
          <w:lang w:eastAsia="zh-CN"/>
        </w:rPr>
        <w:t>the motivation for</w:t>
      </w:r>
      <w:r>
        <w:rPr>
          <w:rFonts w:eastAsiaTheme="minorEastAsia"/>
          <w:sz w:val="20"/>
          <w:lang w:eastAsia="zh-CN"/>
        </w:rPr>
        <w:t xml:space="preserve"> enhanc</w:t>
      </w:r>
      <w:r w:rsidR="00982682">
        <w:rPr>
          <w:rFonts w:eastAsiaTheme="minorEastAsia"/>
          <w:sz w:val="20"/>
          <w:lang w:eastAsia="zh-CN"/>
        </w:rPr>
        <w:t>ing</w:t>
      </w:r>
      <w:r>
        <w:rPr>
          <w:rFonts w:eastAsiaTheme="minorEastAsia"/>
          <w:sz w:val="20"/>
          <w:lang w:eastAsia="zh-CN"/>
        </w:rPr>
        <w:t xml:space="preserve"> </w:t>
      </w:r>
      <w:r w:rsidR="00982682">
        <w:rPr>
          <w:rFonts w:eastAsiaTheme="minorEastAsia"/>
          <w:sz w:val="20"/>
          <w:lang w:eastAsia="zh-CN"/>
        </w:rPr>
        <w:t>Rel. 17 local routing t</w:t>
      </w:r>
      <w:r>
        <w:rPr>
          <w:rFonts w:eastAsiaTheme="minorEastAsia"/>
          <w:sz w:val="20"/>
          <w:lang w:eastAsia="zh-CN"/>
        </w:rPr>
        <w:t xml:space="preserve">o address congestion. In fact, as </w:t>
      </w:r>
      <w:r w:rsidR="00421819">
        <w:rPr>
          <w:rFonts w:eastAsiaTheme="minorEastAsia"/>
          <w:sz w:val="20"/>
          <w:lang w:eastAsia="zh-CN"/>
        </w:rPr>
        <w:t xml:space="preserve">discussed in </w:t>
      </w:r>
      <w:r w:rsidR="00220153">
        <w:rPr>
          <w:rFonts w:eastAsiaTheme="minorEastAsia"/>
          <w:sz w:val="20"/>
          <w:lang w:eastAsia="zh-CN"/>
        </w:rPr>
        <w:t>[12]</w:t>
      </w:r>
      <w:r w:rsidR="00421819">
        <w:rPr>
          <w:rFonts w:eastAsiaTheme="minorEastAsia"/>
          <w:sz w:val="20"/>
          <w:lang w:eastAsia="zh-CN"/>
        </w:rPr>
        <w:t xml:space="preserve"> RLF </w:t>
      </w:r>
      <w:r>
        <w:rPr>
          <w:rFonts w:eastAsiaTheme="minorEastAsia"/>
          <w:sz w:val="20"/>
          <w:lang w:eastAsia="zh-CN"/>
        </w:rPr>
        <w:t>can be viewed</w:t>
      </w:r>
      <w:r w:rsidR="00421819">
        <w:rPr>
          <w:rFonts w:eastAsiaTheme="minorEastAsia"/>
          <w:sz w:val="20"/>
          <w:lang w:eastAsia="zh-CN"/>
        </w:rPr>
        <w:t xml:space="preserve"> essentially </w:t>
      </w:r>
      <w:r>
        <w:rPr>
          <w:rFonts w:eastAsiaTheme="minorEastAsia"/>
          <w:sz w:val="20"/>
          <w:lang w:eastAsia="zh-CN"/>
        </w:rPr>
        <w:t>as the</w:t>
      </w:r>
      <w:r w:rsidR="00421819">
        <w:rPr>
          <w:rFonts w:eastAsiaTheme="minorEastAsia"/>
          <w:sz w:val="20"/>
          <w:lang w:eastAsia="zh-CN"/>
        </w:rPr>
        <w:t xml:space="preserve"> limiting case of congestion. </w:t>
      </w:r>
      <w:r w:rsidR="00B66A64">
        <w:rPr>
          <w:rFonts w:eastAsiaTheme="minorEastAsia"/>
          <w:sz w:val="20"/>
          <w:lang w:eastAsia="zh-CN"/>
        </w:rPr>
        <w:t>And since in Rel. 16 RAN 2 adopted local routing as a mechanism to address RLF, it is logical that local routing could be extended to mitigate congestion in addition to the total failure of the BH link.</w:t>
      </w:r>
    </w:p>
    <w:p w14:paraId="0C725F40" w14:textId="68531402" w:rsidR="00B66A64" w:rsidRDefault="00B66A64" w:rsidP="00421819">
      <w:pPr>
        <w:jc w:val="both"/>
        <w:rPr>
          <w:rFonts w:eastAsiaTheme="minorEastAsia"/>
          <w:sz w:val="20"/>
          <w:lang w:eastAsia="zh-CN"/>
        </w:rPr>
      </w:pPr>
      <w:r>
        <w:rPr>
          <w:rFonts w:eastAsiaTheme="minorEastAsia"/>
          <w:sz w:val="20"/>
          <w:lang w:eastAsia="zh-CN"/>
        </w:rPr>
        <w:t xml:space="preserve">As an example, consider the routing paths of Figure </w:t>
      </w:r>
      <w:r w:rsidR="00DB121A">
        <w:rPr>
          <w:rFonts w:eastAsiaTheme="minorEastAsia"/>
          <w:sz w:val="20"/>
          <w:lang w:eastAsia="zh-CN"/>
        </w:rPr>
        <w:t>2</w:t>
      </w:r>
      <w:r>
        <w:rPr>
          <w:rFonts w:eastAsiaTheme="minorEastAsia"/>
          <w:sz w:val="20"/>
          <w:lang w:eastAsia="zh-CN"/>
        </w:rPr>
        <w:t xml:space="preserve">, adopted from </w:t>
      </w:r>
      <w:r w:rsidR="00220153">
        <w:rPr>
          <w:rFonts w:eastAsiaTheme="minorEastAsia"/>
          <w:sz w:val="20"/>
          <w:lang w:eastAsia="zh-CN"/>
        </w:rPr>
        <w:t>[12]</w:t>
      </w:r>
      <w:r>
        <w:rPr>
          <w:rFonts w:eastAsiaTheme="minorEastAsia"/>
          <w:sz w:val="20"/>
          <w:lang w:eastAsia="zh-CN"/>
        </w:rPr>
        <w:t>. Here 2 different paths have been defined and configured for routing between IAB donor DU1 and IAB node 4, and 3 paths are defined and configured for routing between IAB donor DU2 and IAB node 4.</w:t>
      </w:r>
    </w:p>
    <w:p w14:paraId="6139504C" w14:textId="37CD6AC9" w:rsidR="00421819" w:rsidRDefault="00421819" w:rsidP="00421819">
      <w:pPr>
        <w:jc w:val="center"/>
        <w:rPr>
          <w:rFonts w:eastAsiaTheme="minorEastAsia"/>
          <w:sz w:val="20"/>
          <w:lang w:eastAsia="zh-CN"/>
        </w:rPr>
      </w:pPr>
      <w:r>
        <w:rPr>
          <w:noProof/>
        </w:rPr>
        <mc:AlternateContent>
          <mc:Choice Requires="wpc">
            <w:drawing>
              <wp:anchor distT="0" distB="0" distL="114300" distR="114300" simplePos="0" relativeHeight="251659264" behindDoc="0" locked="0" layoutInCell="1" allowOverlap="1" wp14:anchorId="7CF566D2" wp14:editId="6D7693AD">
                <wp:simplePos x="0" y="0"/>
                <wp:positionH relativeFrom="column">
                  <wp:align>center</wp:align>
                </wp:positionH>
                <wp:positionV relativeFrom="paragraph">
                  <wp:posOffset>0</wp:posOffset>
                </wp:positionV>
                <wp:extent cx="3758184" cy="2542032"/>
                <wp:effectExtent l="0" t="0" r="13970" b="10795"/>
                <wp:wrapTopAndBottom/>
                <wp:docPr id="198" name="Canvas 1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solidFill>
                            <a:schemeClr val="tx1"/>
                          </a:solidFill>
                        </a:ln>
                      </wpc:whole>
                      <wps:wsp>
                        <wps:cNvPr id="2" name="Oval 7"/>
                        <wps:cNvSpPr>
                          <a:spLocks noChangeArrowheads="1"/>
                        </wps:cNvSpPr>
                        <wps:spPr bwMode="auto">
                          <a:xfrm>
                            <a:off x="1824355" y="805180"/>
                            <a:ext cx="143510" cy="14478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 name="Oval 8"/>
                        <wps:cNvSpPr>
                          <a:spLocks noChangeArrowheads="1"/>
                        </wps:cNvSpPr>
                        <wps:spPr bwMode="auto">
                          <a:xfrm>
                            <a:off x="1824355" y="805180"/>
                            <a:ext cx="143510" cy="14478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Oval 10"/>
                        <wps:cNvSpPr>
                          <a:spLocks noChangeArrowheads="1"/>
                        </wps:cNvSpPr>
                        <wps:spPr bwMode="auto">
                          <a:xfrm>
                            <a:off x="1355090" y="1139789"/>
                            <a:ext cx="144145"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Oval 11"/>
                        <wps:cNvSpPr>
                          <a:spLocks noChangeArrowheads="1"/>
                        </wps:cNvSpPr>
                        <wps:spPr bwMode="auto">
                          <a:xfrm>
                            <a:off x="1824355" y="1492885"/>
                            <a:ext cx="143510"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48" name="Oval 12"/>
                        <wps:cNvSpPr>
                          <a:spLocks noChangeArrowheads="1"/>
                        </wps:cNvSpPr>
                        <wps:spPr bwMode="auto">
                          <a:xfrm>
                            <a:off x="1824355" y="1492885"/>
                            <a:ext cx="143510"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Oval 13"/>
                        <wps:cNvSpPr>
                          <a:spLocks noChangeArrowheads="1"/>
                        </wps:cNvSpPr>
                        <wps:spPr bwMode="auto">
                          <a:xfrm>
                            <a:off x="2644775" y="1492885"/>
                            <a:ext cx="144145"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53" name="Oval 14"/>
                        <wps:cNvSpPr>
                          <a:spLocks noChangeArrowheads="1"/>
                        </wps:cNvSpPr>
                        <wps:spPr bwMode="auto">
                          <a:xfrm>
                            <a:off x="2644775" y="1492885"/>
                            <a:ext cx="144145"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Oval 15"/>
                        <wps:cNvSpPr>
                          <a:spLocks noChangeArrowheads="1"/>
                        </wps:cNvSpPr>
                        <wps:spPr bwMode="auto">
                          <a:xfrm>
                            <a:off x="1362710" y="2212975"/>
                            <a:ext cx="144145"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42" name="Oval 16"/>
                        <wps:cNvSpPr>
                          <a:spLocks noChangeArrowheads="1"/>
                        </wps:cNvSpPr>
                        <wps:spPr bwMode="auto">
                          <a:xfrm>
                            <a:off x="1362710" y="2212975"/>
                            <a:ext cx="144145" cy="144145"/>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Line 17"/>
                        <wps:cNvCnPr>
                          <a:cxnSpLocks noChangeShapeType="1"/>
                        </wps:cNvCnPr>
                        <wps:spPr bwMode="auto">
                          <a:xfrm flipH="1">
                            <a:off x="1478125" y="907415"/>
                            <a:ext cx="352582" cy="253391"/>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 name="Line 18"/>
                        <wps:cNvCnPr>
                          <a:cxnSpLocks noChangeShapeType="1"/>
                        </wps:cNvCnPr>
                        <wps:spPr bwMode="auto">
                          <a:xfrm>
                            <a:off x="1896745" y="949960"/>
                            <a:ext cx="0" cy="54292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 name="Line 19"/>
                        <wps:cNvCnPr>
                          <a:cxnSpLocks noChangeShapeType="1"/>
                        </wps:cNvCnPr>
                        <wps:spPr bwMode="auto">
                          <a:xfrm>
                            <a:off x="1949450" y="925830"/>
                            <a:ext cx="720725" cy="5842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6" name="Freeform 21"/>
                        <wps:cNvSpPr>
                          <a:spLocks/>
                        </wps:cNvSpPr>
                        <wps:spPr bwMode="auto">
                          <a:xfrm>
                            <a:off x="1929130" y="1628140"/>
                            <a:ext cx="772160" cy="590550"/>
                          </a:xfrm>
                          <a:custGeom>
                            <a:avLst/>
                            <a:gdLst>
                              <a:gd name="T0" fmla="*/ 0 w 1216"/>
                              <a:gd name="T1" fmla="*/ 0 h 930"/>
                              <a:gd name="T2" fmla="*/ 595 w 1216"/>
                              <a:gd name="T3" fmla="*/ 930 h 930"/>
                              <a:gd name="T4" fmla="*/ 1216 w 1216"/>
                              <a:gd name="T5" fmla="*/ 11 h 930"/>
                            </a:gdLst>
                            <a:ahLst/>
                            <a:cxnLst>
                              <a:cxn ang="0">
                                <a:pos x="T0" y="T1"/>
                              </a:cxn>
                              <a:cxn ang="0">
                                <a:pos x="T2" y="T3"/>
                              </a:cxn>
                              <a:cxn ang="0">
                                <a:pos x="T4" y="T5"/>
                              </a:cxn>
                            </a:cxnLst>
                            <a:rect l="0" t="0" r="r" b="b"/>
                            <a:pathLst>
                              <a:path w="1216" h="930">
                                <a:moveTo>
                                  <a:pt x="0" y="0"/>
                                </a:moveTo>
                                <a:lnTo>
                                  <a:pt x="595" y="930"/>
                                </a:lnTo>
                                <a:lnTo>
                                  <a:pt x="1216" y="11"/>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Line 22"/>
                        <wps:cNvCnPr>
                          <a:cxnSpLocks noChangeShapeType="1"/>
                        </wps:cNvCnPr>
                        <wps:spPr bwMode="auto">
                          <a:xfrm flipH="1">
                            <a:off x="1499235" y="1614170"/>
                            <a:ext cx="1153795" cy="63817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8" name="Rectangle 23"/>
                        <wps:cNvSpPr>
                          <a:spLocks noChangeArrowheads="1"/>
                        </wps:cNvSpPr>
                        <wps:spPr bwMode="auto">
                          <a:xfrm>
                            <a:off x="1103042" y="1162078"/>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54B86A" w14:textId="77777777" w:rsidR="0067543B" w:rsidRDefault="0067543B" w:rsidP="00421819">
                              <w:r>
                                <w:rPr>
                                  <w:rFonts w:ascii="Calibri" w:hAnsi="Calibri" w:cs="Calibri"/>
                                  <w:color w:val="000000"/>
                                  <w:sz w:val="18"/>
                                  <w:szCs w:val="18"/>
                                </w:rPr>
                                <w:t>IAB 1</w:t>
                              </w:r>
                            </w:p>
                          </w:txbxContent>
                        </wps:txbx>
                        <wps:bodyPr rot="0" vert="horz" wrap="none" lIns="0" tIns="0" rIns="0" bIns="0" anchor="t" anchorCtr="0">
                          <a:spAutoFit/>
                        </wps:bodyPr>
                      </wps:wsp>
                      <wps:wsp>
                        <wps:cNvPr id="149" name="Rectangle 24"/>
                        <wps:cNvSpPr>
                          <a:spLocks noChangeArrowheads="1"/>
                        </wps:cNvSpPr>
                        <wps:spPr bwMode="auto">
                          <a:xfrm>
                            <a:off x="1510030" y="1498600"/>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391F4" w14:textId="77777777" w:rsidR="0067543B" w:rsidRDefault="0067543B" w:rsidP="00421819">
                              <w:r>
                                <w:rPr>
                                  <w:rFonts w:ascii="Calibri" w:hAnsi="Calibri" w:cs="Calibri"/>
                                  <w:color w:val="000000"/>
                                  <w:sz w:val="18"/>
                                  <w:szCs w:val="18"/>
                                </w:rPr>
                                <w:t>IAB 2</w:t>
                              </w:r>
                            </w:p>
                          </w:txbxContent>
                        </wps:txbx>
                        <wps:bodyPr rot="0" vert="horz" wrap="none" lIns="0" tIns="0" rIns="0" bIns="0" anchor="t" anchorCtr="0">
                          <a:spAutoFit/>
                        </wps:bodyPr>
                      </wps:wsp>
                      <wps:wsp>
                        <wps:cNvPr id="150" name="Rectangle 25"/>
                        <wps:cNvSpPr>
                          <a:spLocks noChangeArrowheads="1"/>
                        </wps:cNvSpPr>
                        <wps:spPr bwMode="auto">
                          <a:xfrm>
                            <a:off x="2264410" y="1498600"/>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D5C30" w14:textId="77777777" w:rsidR="0067543B" w:rsidRDefault="0067543B" w:rsidP="00421819">
                              <w:r>
                                <w:rPr>
                                  <w:rFonts w:ascii="Calibri" w:hAnsi="Calibri" w:cs="Calibri"/>
                                  <w:color w:val="000000"/>
                                  <w:sz w:val="18"/>
                                  <w:szCs w:val="18"/>
                                </w:rPr>
                                <w:t>IAB 3</w:t>
                              </w:r>
                            </w:p>
                          </w:txbxContent>
                        </wps:txbx>
                        <wps:bodyPr rot="0" vert="horz" wrap="none" lIns="0" tIns="0" rIns="0" bIns="0" anchor="t" anchorCtr="0">
                          <a:spAutoFit/>
                        </wps:bodyPr>
                      </wps:wsp>
                      <wps:wsp>
                        <wps:cNvPr id="151" name="Rectangle 26"/>
                        <wps:cNvSpPr>
                          <a:spLocks noChangeArrowheads="1"/>
                        </wps:cNvSpPr>
                        <wps:spPr bwMode="auto">
                          <a:xfrm>
                            <a:off x="1067435" y="2237105"/>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D49DE" w14:textId="77777777" w:rsidR="0067543B" w:rsidRDefault="0067543B" w:rsidP="00421819">
                              <w:r>
                                <w:rPr>
                                  <w:rFonts w:ascii="Calibri" w:hAnsi="Calibri" w:cs="Calibri"/>
                                  <w:color w:val="000000"/>
                                  <w:sz w:val="18"/>
                                  <w:szCs w:val="18"/>
                                </w:rPr>
                                <w:t>IAB 4</w:t>
                              </w:r>
                            </w:p>
                          </w:txbxContent>
                        </wps:txbx>
                        <wps:bodyPr rot="0" vert="horz" wrap="none" lIns="0" tIns="0" rIns="0" bIns="0" anchor="t" anchorCtr="0">
                          <a:spAutoFit/>
                        </wps:bodyPr>
                      </wps:wsp>
                      <wps:wsp>
                        <wps:cNvPr id="152" name="Rectangle 27"/>
                        <wps:cNvSpPr>
                          <a:spLocks noChangeArrowheads="1"/>
                        </wps:cNvSpPr>
                        <wps:spPr bwMode="auto">
                          <a:xfrm>
                            <a:off x="2462530" y="2219325"/>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60253" w14:textId="77777777" w:rsidR="0067543B" w:rsidRDefault="0067543B" w:rsidP="00421819">
                              <w:r>
                                <w:rPr>
                                  <w:rFonts w:ascii="Calibri" w:hAnsi="Calibri" w:cs="Calibri"/>
                                  <w:color w:val="000000"/>
                                  <w:sz w:val="18"/>
                                  <w:szCs w:val="18"/>
                                </w:rPr>
                                <w:t>IAB 5</w:t>
                              </w:r>
                            </w:p>
                          </w:txbxContent>
                        </wps:txbx>
                        <wps:bodyPr rot="0" vert="horz" wrap="none" lIns="0" tIns="0" rIns="0" bIns="0" anchor="t" anchorCtr="0">
                          <a:spAutoFit/>
                        </wps:bodyPr>
                      </wps:wsp>
                      <wps:wsp>
                        <wps:cNvPr id="153" name="Rectangle 28"/>
                        <wps:cNvSpPr>
                          <a:spLocks noChangeArrowheads="1"/>
                        </wps:cNvSpPr>
                        <wps:spPr bwMode="auto">
                          <a:xfrm>
                            <a:off x="75565" y="684530"/>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1DA1E" w14:textId="77777777" w:rsidR="0067543B" w:rsidRDefault="0067543B" w:rsidP="00421819">
                              <w:r>
                                <w:rPr>
                                  <w:rFonts w:ascii="Calibri" w:hAnsi="Calibri" w:cs="Calibri"/>
                                  <w:color w:val="000000"/>
                                  <w:sz w:val="20"/>
                                </w:rPr>
                                <w:t>IAB</w:t>
                              </w:r>
                            </w:p>
                          </w:txbxContent>
                        </wps:txbx>
                        <wps:bodyPr rot="0" vert="horz" wrap="none" lIns="0" tIns="0" rIns="0" bIns="0" anchor="t" anchorCtr="0">
                          <a:spAutoFit/>
                        </wps:bodyPr>
                      </wps:wsp>
                      <wps:wsp>
                        <wps:cNvPr id="154" name="Rectangle 29"/>
                        <wps:cNvSpPr>
                          <a:spLocks noChangeArrowheads="1"/>
                        </wps:cNvSpPr>
                        <wps:spPr bwMode="auto">
                          <a:xfrm>
                            <a:off x="249555" y="68453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32616" w14:textId="77777777" w:rsidR="0067543B" w:rsidRDefault="0067543B" w:rsidP="00421819">
                              <w:r>
                                <w:rPr>
                                  <w:rFonts w:ascii="Calibri" w:hAnsi="Calibri" w:cs="Calibri"/>
                                  <w:color w:val="000000"/>
                                  <w:sz w:val="20"/>
                                </w:rPr>
                                <w:t>-</w:t>
                              </w:r>
                            </w:p>
                          </w:txbxContent>
                        </wps:txbx>
                        <wps:bodyPr rot="0" vert="horz" wrap="none" lIns="0" tIns="0" rIns="0" bIns="0" anchor="t" anchorCtr="0">
                          <a:spAutoFit/>
                        </wps:bodyPr>
                      </wps:wsp>
                      <wps:wsp>
                        <wps:cNvPr id="155" name="Rectangle 30"/>
                        <wps:cNvSpPr>
                          <a:spLocks noChangeArrowheads="1"/>
                        </wps:cNvSpPr>
                        <wps:spPr bwMode="auto">
                          <a:xfrm>
                            <a:off x="288290" y="684530"/>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12554" w14:textId="77777777" w:rsidR="0067543B" w:rsidRDefault="0067543B" w:rsidP="00421819">
                              <w:r>
                                <w:rPr>
                                  <w:rFonts w:ascii="Calibri" w:hAnsi="Calibri" w:cs="Calibri"/>
                                  <w:color w:val="000000"/>
                                  <w:sz w:val="20"/>
                                </w:rPr>
                                <w:t>donor</w:t>
                              </w:r>
                            </w:p>
                          </w:txbxContent>
                        </wps:txbx>
                        <wps:bodyPr rot="0" vert="horz" wrap="none" lIns="0" tIns="0" rIns="0" bIns="0" anchor="t" anchorCtr="0">
                          <a:spAutoFit/>
                        </wps:bodyPr>
                      </wps:wsp>
                      <wps:wsp>
                        <wps:cNvPr id="156" name="Rectangle 31"/>
                        <wps:cNvSpPr>
                          <a:spLocks noChangeArrowheads="1"/>
                        </wps:cNvSpPr>
                        <wps:spPr bwMode="auto">
                          <a:xfrm>
                            <a:off x="599440" y="68453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B591A" w14:textId="77777777" w:rsidR="0067543B" w:rsidRDefault="0067543B" w:rsidP="00421819">
                              <w:r>
                                <w:rPr>
                                  <w:rFonts w:ascii="Calibri" w:hAnsi="Calibri" w:cs="Calibri"/>
                                  <w:color w:val="000000"/>
                                  <w:sz w:val="20"/>
                                </w:rPr>
                                <w:t>-</w:t>
                              </w:r>
                            </w:p>
                          </w:txbxContent>
                        </wps:txbx>
                        <wps:bodyPr rot="0" vert="horz" wrap="none" lIns="0" tIns="0" rIns="0" bIns="0" anchor="t" anchorCtr="0">
                          <a:spAutoFit/>
                        </wps:bodyPr>
                      </wps:wsp>
                      <wps:wsp>
                        <wps:cNvPr id="157" name="Rectangle 32"/>
                        <wps:cNvSpPr>
                          <a:spLocks noChangeArrowheads="1"/>
                        </wps:cNvSpPr>
                        <wps:spPr bwMode="auto">
                          <a:xfrm>
                            <a:off x="638810" y="684530"/>
                            <a:ext cx="22415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EBBEB2" w14:textId="77777777" w:rsidR="0067543B" w:rsidRDefault="0067543B" w:rsidP="00421819">
                              <w:r>
                                <w:rPr>
                                  <w:rFonts w:ascii="Calibri" w:hAnsi="Calibri" w:cs="Calibri"/>
                                  <w:color w:val="000000"/>
                                  <w:sz w:val="20"/>
                                </w:rPr>
                                <w:t>DU1</w:t>
                              </w:r>
                            </w:p>
                          </w:txbxContent>
                        </wps:txbx>
                        <wps:bodyPr rot="0" vert="horz" wrap="none" lIns="0" tIns="0" rIns="0" bIns="0" anchor="t" anchorCtr="0">
                          <a:spAutoFit/>
                        </wps:bodyPr>
                      </wps:wsp>
                      <wps:wsp>
                        <wps:cNvPr id="158" name="Oval 33"/>
                        <wps:cNvSpPr>
                          <a:spLocks noChangeArrowheads="1"/>
                        </wps:cNvSpPr>
                        <wps:spPr bwMode="auto">
                          <a:xfrm>
                            <a:off x="805815" y="826135"/>
                            <a:ext cx="143510"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59" name="Freeform 34"/>
                        <wps:cNvSpPr>
                          <a:spLocks/>
                        </wps:cNvSpPr>
                        <wps:spPr bwMode="auto">
                          <a:xfrm>
                            <a:off x="805815" y="826135"/>
                            <a:ext cx="143510" cy="144145"/>
                          </a:xfrm>
                          <a:custGeom>
                            <a:avLst/>
                            <a:gdLst>
                              <a:gd name="T0" fmla="*/ 226 w 226"/>
                              <a:gd name="T1" fmla="*/ 114 h 227"/>
                              <a:gd name="T2" fmla="*/ 114 w 226"/>
                              <a:gd name="T3" fmla="*/ 0 h 227"/>
                              <a:gd name="T4" fmla="*/ 0 w 226"/>
                              <a:gd name="T5" fmla="*/ 114 h 227"/>
                              <a:gd name="T6" fmla="*/ 114 w 226"/>
                              <a:gd name="T7" fmla="*/ 227 h 227"/>
                              <a:gd name="T8" fmla="*/ 226 w 226"/>
                              <a:gd name="T9" fmla="*/ 114 h 227"/>
                            </a:gdLst>
                            <a:ahLst/>
                            <a:cxnLst>
                              <a:cxn ang="0">
                                <a:pos x="T0" y="T1"/>
                              </a:cxn>
                              <a:cxn ang="0">
                                <a:pos x="T2" y="T3"/>
                              </a:cxn>
                              <a:cxn ang="0">
                                <a:pos x="T4" y="T5"/>
                              </a:cxn>
                              <a:cxn ang="0">
                                <a:pos x="T6" y="T7"/>
                              </a:cxn>
                              <a:cxn ang="0">
                                <a:pos x="T8" y="T9"/>
                              </a:cxn>
                            </a:cxnLst>
                            <a:rect l="0" t="0" r="r" b="b"/>
                            <a:pathLst>
                              <a:path w="226" h="227">
                                <a:moveTo>
                                  <a:pt x="226" y="114"/>
                                </a:moveTo>
                                <a:cubicBezTo>
                                  <a:pt x="226" y="51"/>
                                  <a:pt x="175" y="0"/>
                                  <a:pt x="114" y="0"/>
                                </a:cubicBezTo>
                                <a:cubicBezTo>
                                  <a:pt x="51" y="0"/>
                                  <a:pt x="0" y="51"/>
                                  <a:pt x="0" y="114"/>
                                </a:cubicBezTo>
                                <a:cubicBezTo>
                                  <a:pt x="0" y="177"/>
                                  <a:pt x="51" y="227"/>
                                  <a:pt x="114" y="227"/>
                                </a:cubicBezTo>
                                <a:cubicBezTo>
                                  <a:pt x="175" y="227"/>
                                  <a:pt x="226" y="177"/>
                                  <a:pt x="226" y="114"/>
                                </a:cubicBez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Line 35"/>
                        <wps:cNvCnPr>
                          <a:cxnSpLocks noChangeShapeType="1"/>
                        </wps:cNvCnPr>
                        <wps:spPr bwMode="auto">
                          <a:xfrm>
                            <a:off x="1478125" y="1262282"/>
                            <a:ext cx="367247" cy="25162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1" name="Line 36"/>
                        <wps:cNvCnPr>
                          <a:cxnSpLocks noChangeShapeType="1"/>
                        </wps:cNvCnPr>
                        <wps:spPr bwMode="auto">
                          <a:xfrm>
                            <a:off x="928308" y="949170"/>
                            <a:ext cx="426782" cy="237322"/>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2" name="Rectangle 37"/>
                        <wps:cNvSpPr>
                          <a:spLocks noChangeArrowheads="1"/>
                        </wps:cNvSpPr>
                        <wps:spPr bwMode="auto">
                          <a:xfrm>
                            <a:off x="1872615" y="610235"/>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99D4CA" w14:textId="77777777" w:rsidR="0067543B" w:rsidRDefault="0067543B" w:rsidP="00421819">
                              <w:r>
                                <w:rPr>
                                  <w:rFonts w:ascii="Calibri" w:hAnsi="Calibri" w:cs="Calibri"/>
                                  <w:color w:val="000000"/>
                                  <w:sz w:val="20"/>
                                </w:rPr>
                                <w:t>IAB</w:t>
                              </w:r>
                            </w:p>
                          </w:txbxContent>
                        </wps:txbx>
                        <wps:bodyPr rot="0" vert="horz" wrap="none" lIns="0" tIns="0" rIns="0" bIns="0" anchor="t" anchorCtr="0">
                          <a:spAutoFit/>
                        </wps:bodyPr>
                      </wps:wsp>
                      <wps:wsp>
                        <wps:cNvPr id="163" name="Rectangle 38"/>
                        <wps:cNvSpPr>
                          <a:spLocks noChangeArrowheads="1"/>
                        </wps:cNvSpPr>
                        <wps:spPr bwMode="auto">
                          <a:xfrm>
                            <a:off x="2046605" y="610235"/>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B812A" w14:textId="77777777" w:rsidR="0067543B" w:rsidRDefault="0067543B" w:rsidP="00421819">
                              <w:r>
                                <w:rPr>
                                  <w:rFonts w:ascii="Calibri" w:hAnsi="Calibri" w:cs="Calibri"/>
                                  <w:color w:val="000000"/>
                                  <w:sz w:val="20"/>
                                </w:rPr>
                                <w:t>-</w:t>
                              </w:r>
                            </w:p>
                          </w:txbxContent>
                        </wps:txbx>
                        <wps:bodyPr rot="0" vert="horz" wrap="none" lIns="0" tIns="0" rIns="0" bIns="0" anchor="t" anchorCtr="0">
                          <a:spAutoFit/>
                        </wps:bodyPr>
                      </wps:wsp>
                      <wps:wsp>
                        <wps:cNvPr id="164" name="Rectangle 39"/>
                        <wps:cNvSpPr>
                          <a:spLocks noChangeArrowheads="1"/>
                        </wps:cNvSpPr>
                        <wps:spPr bwMode="auto">
                          <a:xfrm>
                            <a:off x="2085975" y="610235"/>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BF8BF0" w14:textId="77777777" w:rsidR="0067543B" w:rsidRDefault="0067543B" w:rsidP="00421819">
                              <w:r>
                                <w:rPr>
                                  <w:rFonts w:ascii="Calibri" w:hAnsi="Calibri" w:cs="Calibri"/>
                                  <w:color w:val="000000"/>
                                  <w:sz w:val="20"/>
                                </w:rPr>
                                <w:t>donor</w:t>
                              </w:r>
                            </w:p>
                          </w:txbxContent>
                        </wps:txbx>
                        <wps:bodyPr rot="0" vert="horz" wrap="none" lIns="0" tIns="0" rIns="0" bIns="0" anchor="t" anchorCtr="0">
                          <a:spAutoFit/>
                        </wps:bodyPr>
                      </wps:wsp>
                      <wps:wsp>
                        <wps:cNvPr id="165" name="Rectangle 40"/>
                        <wps:cNvSpPr>
                          <a:spLocks noChangeArrowheads="1"/>
                        </wps:cNvSpPr>
                        <wps:spPr bwMode="auto">
                          <a:xfrm>
                            <a:off x="2397125" y="610235"/>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D0E7E5" w14:textId="77777777" w:rsidR="0067543B" w:rsidRDefault="0067543B" w:rsidP="00421819">
                              <w:r>
                                <w:rPr>
                                  <w:rFonts w:ascii="Calibri" w:hAnsi="Calibri" w:cs="Calibri"/>
                                  <w:color w:val="000000"/>
                                  <w:sz w:val="20"/>
                                </w:rPr>
                                <w:t>-</w:t>
                              </w:r>
                            </w:p>
                          </w:txbxContent>
                        </wps:txbx>
                        <wps:bodyPr rot="0" vert="horz" wrap="none" lIns="0" tIns="0" rIns="0" bIns="0" anchor="t" anchorCtr="0">
                          <a:spAutoFit/>
                        </wps:bodyPr>
                      </wps:wsp>
                      <wps:wsp>
                        <wps:cNvPr id="166" name="Rectangle 41"/>
                        <wps:cNvSpPr>
                          <a:spLocks noChangeArrowheads="1"/>
                        </wps:cNvSpPr>
                        <wps:spPr bwMode="auto">
                          <a:xfrm>
                            <a:off x="2435860" y="610235"/>
                            <a:ext cx="22415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D894D" w14:textId="77777777" w:rsidR="0067543B" w:rsidRDefault="0067543B" w:rsidP="00421819">
                              <w:r>
                                <w:rPr>
                                  <w:rFonts w:ascii="Calibri" w:hAnsi="Calibri" w:cs="Calibri"/>
                                  <w:color w:val="000000"/>
                                  <w:sz w:val="20"/>
                                </w:rPr>
                                <w:t>DU2</w:t>
                              </w:r>
                            </w:p>
                          </w:txbxContent>
                        </wps:txbx>
                        <wps:bodyPr rot="0" vert="horz" wrap="none" lIns="0" tIns="0" rIns="0" bIns="0" anchor="t" anchorCtr="0">
                          <a:spAutoFit/>
                        </wps:bodyPr>
                      </wps:wsp>
                      <wps:wsp>
                        <wps:cNvPr id="167" name="Oval 42"/>
                        <wps:cNvSpPr>
                          <a:spLocks noChangeArrowheads="1"/>
                        </wps:cNvSpPr>
                        <wps:spPr bwMode="auto">
                          <a:xfrm>
                            <a:off x="1274445" y="114300"/>
                            <a:ext cx="143510"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68" name="Oval 43"/>
                        <wps:cNvSpPr>
                          <a:spLocks noChangeArrowheads="1"/>
                        </wps:cNvSpPr>
                        <wps:spPr bwMode="auto">
                          <a:xfrm>
                            <a:off x="1274445" y="114300"/>
                            <a:ext cx="143510"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Line 44"/>
                        <wps:cNvCnPr>
                          <a:cxnSpLocks noChangeShapeType="1"/>
                        </wps:cNvCnPr>
                        <wps:spPr bwMode="auto">
                          <a:xfrm flipH="1">
                            <a:off x="896620" y="231775"/>
                            <a:ext cx="394335" cy="5969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0" name="Line 45"/>
                        <wps:cNvCnPr>
                          <a:cxnSpLocks noChangeShapeType="1"/>
                        </wps:cNvCnPr>
                        <wps:spPr bwMode="auto">
                          <a:xfrm flipH="1" flipV="1">
                            <a:off x="1400810" y="233045"/>
                            <a:ext cx="458470" cy="58229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1" name="Rectangle 46"/>
                        <wps:cNvSpPr>
                          <a:spLocks noChangeArrowheads="1"/>
                        </wps:cNvSpPr>
                        <wps:spPr bwMode="auto">
                          <a:xfrm>
                            <a:off x="1459865" y="69850"/>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C9F37" w14:textId="77777777" w:rsidR="0067543B" w:rsidRDefault="0067543B" w:rsidP="00421819">
                              <w:r>
                                <w:rPr>
                                  <w:rFonts w:ascii="Calibri" w:hAnsi="Calibri" w:cs="Calibri"/>
                                  <w:color w:val="000000"/>
                                  <w:sz w:val="20"/>
                                </w:rPr>
                                <w:t>IAB</w:t>
                              </w:r>
                            </w:p>
                          </w:txbxContent>
                        </wps:txbx>
                        <wps:bodyPr rot="0" vert="horz" wrap="none" lIns="0" tIns="0" rIns="0" bIns="0" anchor="t" anchorCtr="0">
                          <a:spAutoFit/>
                        </wps:bodyPr>
                      </wps:wsp>
                      <wps:wsp>
                        <wps:cNvPr id="172" name="Rectangle 47"/>
                        <wps:cNvSpPr>
                          <a:spLocks noChangeArrowheads="1"/>
                        </wps:cNvSpPr>
                        <wps:spPr bwMode="auto">
                          <a:xfrm>
                            <a:off x="1634490" y="6985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61A347" w14:textId="77777777" w:rsidR="0067543B" w:rsidRDefault="0067543B" w:rsidP="00421819">
                              <w:r>
                                <w:rPr>
                                  <w:rFonts w:ascii="Calibri" w:hAnsi="Calibri" w:cs="Calibri"/>
                                  <w:color w:val="000000"/>
                                  <w:sz w:val="20"/>
                                </w:rPr>
                                <w:t>-</w:t>
                              </w:r>
                            </w:p>
                          </w:txbxContent>
                        </wps:txbx>
                        <wps:bodyPr rot="0" vert="horz" wrap="none" lIns="0" tIns="0" rIns="0" bIns="0" anchor="t" anchorCtr="0">
                          <a:spAutoFit/>
                        </wps:bodyPr>
                      </wps:wsp>
                      <wps:wsp>
                        <wps:cNvPr id="173" name="Rectangle 48"/>
                        <wps:cNvSpPr>
                          <a:spLocks noChangeArrowheads="1"/>
                        </wps:cNvSpPr>
                        <wps:spPr bwMode="auto">
                          <a:xfrm>
                            <a:off x="1673225" y="69850"/>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305410" w14:textId="77777777" w:rsidR="0067543B" w:rsidRDefault="0067543B" w:rsidP="00421819">
                              <w:r>
                                <w:rPr>
                                  <w:rFonts w:ascii="Calibri" w:hAnsi="Calibri" w:cs="Calibri"/>
                                  <w:color w:val="000000"/>
                                  <w:sz w:val="20"/>
                                </w:rPr>
                                <w:t>donor</w:t>
                              </w:r>
                            </w:p>
                          </w:txbxContent>
                        </wps:txbx>
                        <wps:bodyPr rot="0" vert="horz" wrap="none" lIns="0" tIns="0" rIns="0" bIns="0" anchor="t" anchorCtr="0">
                          <a:spAutoFit/>
                        </wps:bodyPr>
                      </wps:wsp>
                      <wps:wsp>
                        <wps:cNvPr id="174" name="Rectangle 49"/>
                        <wps:cNvSpPr>
                          <a:spLocks noChangeArrowheads="1"/>
                        </wps:cNvSpPr>
                        <wps:spPr bwMode="auto">
                          <a:xfrm>
                            <a:off x="1984375" y="6985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94DDC" w14:textId="77777777" w:rsidR="0067543B" w:rsidRDefault="0067543B" w:rsidP="00421819">
                              <w:r>
                                <w:rPr>
                                  <w:rFonts w:ascii="Calibri" w:hAnsi="Calibri" w:cs="Calibri"/>
                                  <w:color w:val="000000"/>
                                  <w:sz w:val="20"/>
                                </w:rPr>
                                <w:t>-</w:t>
                              </w:r>
                            </w:p>
                          </w:txbxContent>
                        </wps:txbx>
                        <wps:bodyPr rot="0" vert="horz" wrap="none" lIns="0" tIns="0" rIns="0" bIns="0" anchor="t" anchorCtr="0">
                          <a:spAutoFit/>
                        </wps:bodyPr>
                      </wps:wsp>
                      <wps:wsp>
                        <wps:cNvPr id="175" name="Rectangle 50"/>
                        <wps:cNvSpPr>
                          <a:spLocks noChangeArrowheads="1"/>
                        </wps:cNvSpPr>
                        <wps:spPr bwMode="auto">
                          <a:xfrm>
                            <a:off x="2023110" y="69850"/>
                            <a:ext cx="1492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BF9602" w14:textId="77777777" w:rsidR="0067543B" w:rsidRDefault="0067543B" w:rsidP="00421819">
                              <w:r>
                                <w:rPr>
                                  <w:rFonts w:ascii="Calibri" w:hAnsi="Calibri" w:cs="Calibri"/>
                                  <w:color w:val="000000"/>
                                  <w:sz w:val="20"/>
                                </w:rPr>
                                <w:t>CU</w:t>
                              </w:r>
                            </w:p>
                          </w:txbxContent>
                        </wps:txbx>
                        <wps:bodyPr rot="0" vert="horz" wrap="none" lIns="0" tIns="0" rIns="0" bIns="0" anchor="t" anchorCtr="0">
                          <a:spAutoFit/>
                        </wps:bodyPr>
                      </wps:wsp>
                      <wps:wsp>
                        <wps:cNvPr id="176" name="Oval 52"/>
                        <wps:cNvSpPr>
                          <a:spLocks noChangeArrowheads="1"/>
                        </wps:cNvSpPr>
                        <wps:spPr bwMode="auto">
                          <a:xfrm>
                            <a:off x="2261870" y="2178050"/>
                            <a:ext cx="143510"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77" name="Oval 53"/>
                        <wps:cNvSpPr>
                          <a:spLocks noChangeArrowheads="1"/>
                        </wps:cNvSpPr>
                        <wps:spPr bwMode="auto">
                          <a:xfrm>
                            <a:off x="2261870" y="2178050"/>
                            <a:ext cx="143510" cy="144145"/>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 name="Freeform 55"/>
                        <wps:cNvSpPr>
                          <a:spLocks noEditPoints="1"/>
                        </wps:cNvSpPr>
                        <wps:spPr bwMode="auto">
                          <a:xfrm>
                            <a:off x="896590" y="949175"/>
                            <a:ext cx="525758" cy="1266725"/>
                          </a:xfrm>
                          <a:custGeom>
                            <a:avLst/>
                            <a:gdLst>
                              <a:gd name="T0" fmla="*/ 33 w 943"/>
                              <a:gd name="T1" fmla="*/ 12 h 2194"/>
                              <a:gd name="T2" fmla="*/ 120 w 943"/>
                              <a:gd name="T3" fmla="*/ 219 h 2194"/>
                              <a:gd name="T4" fmla="*/ 111 w 943"/>
                              <a:gd name="T5" fmla="*/ 240 h 2194"/>
                              <a:gd name="T6" fmla="*/ 90 w 943"/>
                              <a:gd name="T7" fmla="*/ 231 h 2194"/>
                              <a:gd name="T8" fmla="*/ 4 w 943"/>
                              <a:gd name="T9" fmla="*/ 25 h 2194"/>
                              <a:gd name="T10" fmla="*/ 12 w 943"/>
                              <a:gd name="T11" fmla="*/ 4 h 2194"/>
                              <a:gd name="T12" fmla="*/ 33 w 943"/>
                              <a:gd name="T13" fmla="*/ 12 h 2194"/>
                              <a:gd name="T14" fmla="*/ 182 w 943"/>
                              <a:gd name="T15" fmla="*/ 366 h 2194"/>
                              <a:gd name="T16" fmla="*/ 269 w 943"/>
                              <a:gd name="T17" fmla="*/ 573 h 2194"/>
                              <a:gd name="T18" fmla="*/ 260 w 943"/>
                              <a:gd name="T19" fmla="*/ 594 h 2194"/>
                              <a:gd name="T20" fmla="*/ 239 w 943"/>
                              <a:gd name="T21" fmla="*/ 585 h 2194"/>
                              <a:gd name="T22" fmla="*/ 152 w 943"/>
                              <a:gd name="T23" fmla="*/ 379 h 2194"/>
                              <a:gd name="T24" fmla="*/ 161 w 943"/>
                              <a:gd name="T25" fmla="*/ 358 h 2194"/>
                              <a:gd name="T26" fmla="*/ 182 w 943"/>
                              <a:gd name="T27" fmla="*/ 366 h 2194"/>
                              <a:gd name="T28" fmla="*/ 331 w 943"/>
                              <a:gd name="T29" fmla="*/ 720 h 2194"/>
                              <a:gd name="T30" fmla="*/ 418 w 943"/>
                              <a:gd name="T31" fmla="*/ 927 h 2194"/>
                              <a:gd name="T32" fmla="*/ 409 w 943"/>
                              <a:gd name="T33" fmla="*/ 948 h 2194"/>
                              <a:gd name="T34" fmla="*/ 388 w 943"/>
                              <a:gd name="T35" fmla="*/ 939 h 2194"/>
                              <a:gd name="T36" fmla="*/ 301 w 943"/>
                              <a:gd name="T37" fmla="*/ 733 h 2194"/>
                              <a:gd name="T38" fmla="*/ 310 w 943"/>
                              <a:gd name="T39" fmla="*/ 712 h 2194"/>
                              <a:gd name="T40" fmla="*/ 331 w 943"/>
                              <a:gd name="T41" fmla="*/ 720 h 2194"/>
                              <a:gd name="T42" fmla="*/ 480 w 943"/>
                              <a:gd name="T43" fmla="*/ 1074 h 2194"/>
                              <a:gd name="T44" fmla="*/ 566 w 943"/>
                              <a:gd name="T45" fmla="*/ 1281 h 2194"/>
                              <a:gd name="T46" fmla="*/ 558 w 943"/>
                              <a:gd name="T47" fmla="*/ 1302 h 2194"/>
                              <a:gd name="T48" fmla="*/ 537 w 943"/>
                              <a:gd name="T49" fmla="*/ 1293 h 2194"/>
                              <a:gd name="T50" fmla="*/ 450 w 943"/>
                              <a:gd name="T51" fmla="*/ 1087 h 2194"/>
                              <a:gd name="T52" fmla="*/ 459 w 943"/>
                              <a:gd name="T53" fmla="*/ 1066 h 2194"/>
                              <a:gd name="T54" fmla="*/ 480 w 943"/>
                              <a:gd name="T55" fmla="*/ 1074 h 2194"/>
                              <a:gd name="T56" fmla="*/ 628 w 943"/>
                              <a:gd name="T57" fmla="*/ 1428 h 2194"/>
                              <a:gd name="T58" fmla="*/ 715 w 943"/>
                              <a:gd name="T59" fmla="*/ 1635 h 2194"/>
                              <a:gd name="T60" fmla="*/ 707 w 943"/>
                              <a:gd name="T61" fmla="*/ 1656 h 2194"/>
                              <a:gd name="T62" fmla="*/ 686 w 943"/>
                              <a:gd name="T63" fmla="*/ 1647 h 2194"/>
                              <a:gd name="T64" fmla="*/ 599 w 943"/>
                              <a:gd name="T65" fmla="*/ 1441 h 2194"/>
                              <a:gd name="T66" fmla="*/ 607 w 943"/>
                              <a:gd name="T67" fmla="*/ 1420 h 2194"/>
                              <a:gd name="T68" fmla="*/ 628 w 943"/>
                              <a:gd name="T69" fmla="*/ 1428 h 2194"/>
                              <a:gd name="T70" fmla="*/ 777 w 943"/>
                              <a:gd name="T71" fmla="*/ 1782 h 2194"/>
                              <a:gd name="T72" fmla="*/ 864 w 943"/>
                              <a:gd name="T73" fmla="*/ 1989 h 2194"/>
                              <a:gd name="T74" fmla="*/ 855 w 943"/>
                              <a:gd name="T75" fmla="*/ 2010 h 2194"/>
                              <a:gd name="T76" fmla="*/ 834 w 943"/>
                              <a:gd name="T77" fmla="*/ 2001 h 2194"/>
                              <a:gd name="T78" fmla="*/ 748 w 943"/>
                              <a:gd name="T79" fmla="*/ 1795 h 2194"/>
                              <a:gd name="T80" fmla="*/ 756 w 943"/>
                              <a:gd name="T81" fmla="*/ 1774 h 2194"/>
                              <a:gd name="T82" fmla="*/ 777 w 943"/>
                              <a:gd name="T83" fmla="*/ 1782 h 2194"/>
                              <a:gd name="T84" fmla="*/ 926 w 943"/>
                              <a:gd name="T85" fmla="*/ 2136 h 2194"/>
                              <a:gd name="T86" fmla="*/ 940 w 943"/>
                              <a:gd name="T87" fmla="*/ 2170 h 2194"/>
                              <a:gd name="T88" fmla="*/ 931 w 943"/>
                              <a:gd name="T89" fmla="*/ 2191 h 2194"/>
                              <a:gd name="T90" fmla="*/ 911 w 943"/>
                              <a:gd name="T91" fmla="*/ 2182 h 2194"/>
                              <a:gd name="T92" fmla="*/ 896 w 943"/>
                              <a:gd name="T93" fmla="*/ 2149 h 2194"/>
                              <a:gd name="T94" fmla="*/ 905 w 943"/>
                              <a:gd name="T95" fmla="*/ 2128 h 2194"/>
                              <a:gd name="T96" fmla="*/ 926 w 943"/>
                              <a:gd name="T97" fmla="*/ 2136 h 2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943" h="2194">
                                <a:moveTo>
                                  <a:pt x="33" y="12"/>
                                </a:moveTo>
                                <a:lnTo>
                                  <a:pt x="120" y="219"/>
                                </a:lnTo>
                                <a:cubicBezTo>
                                  <a:pt x="123" y="227"/>
                                  <a:pt x="119" y="236"/>
                                  <a:pt x="111" y="240"/>
                                </a:cubicBezTo>
                                <a:cubicBezTo>
                                  <a:pt x="103" y="243"/>
                                  <a:pt x="94" y="239"/>
                                  <a:pt x="90" y="231"/>
                                </a:cubicBezTo>
                                <a:lnTo>
                                  <a:pt x="4" y="25"/>
                                </a:lnTo>
                                <a:cubicBezTo>
                                  <a:pt x="0" y="17"/>
                                  <a:pt x="4" y="7"/>
                                  <a:pt x="12" y="4"/>
                                </a:cubicBezTo>
                                <a:cubicBezTo>
                                  <a:pt x="20" y="0"/>
                                  <a:pt x="30" y="4"/>
                                  <a:pt x="33" y="12"/>
                                </a:cubicBezTo>
                                <a:close/>
                                <a:moveTo>
                                  <a:pt x="182" y="366"/>
                                </a:moveTo>
                                <a:lnTo>
                                  <a:pt x="269" y="573"/>
                                </a:lnTo>
                                <a:cubicBezTo>
                                  <a:pt x="272" y="581"/>
                                  <a:pt x="268" y="590"/>
                                  <a:pt x="260" y="594"/>
                                </a:cubicBezTo>
                                <a:cubicBezTo>
                                  <a:pt x="252" y="597"/>
                                  <a:pt x="243" y="593"/>
                                  <a:pt x="239" y="585"/>
                                </a:cubicBezTo>
                                <a:lnTo>
                                  <a:pt x="152" y="379"/>
                                </a:lnTo>
                                <a:cubicBezTo>
                                  <a:pt x="149" y="371"/>
                                  <a:pt x="153" y="361"/>
                                  <a:pt x="161" y="358"/>
                                </a:cubicBezTo>
                                <a:cubicBezTo>
                                  <a:pt x="169" y="354"/>
                                  <a:pt x="178" y="358"/>
                                  <a:pt x="182" y="366"/>
                                </a:cubicBezTo>
                                <a:close/>
                                <a:moveTo>
                                  <a:pt x="331" y="720"/>
                                </a:moveTo>
                                <a:lnTo>
                                  <a:pt x="418" y="927"/>
                                </a:lnTo>
                                <a:cubicBezTo>
                                  <a:pt x="421" y="935"/>
                                  <a:pt x="417" y="944"/>
                                  <a:pt x="409" y="948"/>
                                </a:cubicBezTo>
                                <a:cubicBezTo>
                                  <a:pt x="401" y="951"/>
                                  <a:pt x="391" y="947"/>
                                  <a:pt x="388" y="939"/>
                                </a:cubicBezTo>
                                <a:lnTo>
                                  <a:pt x="301" y="733"/>
                                </a:lnTo>
                                <a:cubicBezTo>
                                  <a:pt x="298" y="725"/>
                                  <a:pt x="302" y="715"/>
                                  <a:pt x="310" y="712"/>
                                </a:cubicBezTo>
                                <a:cubicBezTo>
                                  <a:pt x="318" y="708"/>
                                  <a:pt x="327" y="712"/>
                                  <a:pt x="331" y="720"/>
                                </a:cubicBezTo>
                                <a:close/>
                                <a:moveTo>
                                  <a:pt x="480" y="1074"/>
                                </a:moveTo>
                                <a:lnTo>
                                  <a:pt x="566" y="1281"/>
                                </a:lnTo>
                                <a:cubicBezTo>
                                  <a:pt x="570" y="1289"/>
                                  <a:pt x="566" y="1298"/>
                                  <a:pt x="558" y="1302"/>
                                </a:cubicBezTo>
                                <a:cubicBezTo>
                                  <a:pt x="550" y="1305"/>
                                  <a:pt x="540" y="1301"/>
                                  <a:pt x="537" y="1293"/>
                                </a:cubicBezTo>
                                <a:lnTo>
                                  <a:pt x="450" y="1087"/>
                                </a:lnTo>
                                <a:cubicBezTo>
                                  <a:pt x="447" y="1079"/>
                                  <a:pt x="450" y="1069"/>
                                  <a:pt x="459" y="1066"/>
                                </a:cubicBezTo>
                                <a:cubicBezTo>
                                  <a:pt x="467" y="1062"/>
                                  <a:pt x="476" y="1066"/>
                                  <a:pt x="480" y="1074"/>
                                </a:cubicBezTo>
                                <a:close/>
                                <a:moveTo>
                                  <a:pt x="628" y="1428"/>
                                </a:moveTo>
                                <a:lnTo>
                                  <a:pt x="715" y="1635"/>
                                </a:lnTo>
                                <a:cubicBezTo>
                                  <a:pt x="719" y="1643"/>
                                  <a:pt x="715" y="1652"/>
                                  <a:pt x="707" y="1656"/>
                                </a:cubicBezTo>
                                <a:cubicBezTo>
                                  <a:pt x="698" y="1659"/>
                                  <a:pt x="689" y="1655"/>
                                  <a:pt x="686" y="1647"/>
                                </a:cubicBezTo>
                                <a:lnTo>
                                  <a:pt x="599" y="1441"/>
                                </a:lnTo>
                                <a:cubicBezTo>
                                  <a:pt x="595" y="1433"/>
                                  <a:pt x="599" y="1423"/>
                                  <a:pt x="607" y="1420"/>
                                </a:cubicBezTo>
                                <a:cubicBezTo>
                                  <a:pt x="616" y="1416"/>
                                  <a:pt x="625" y="1420"/>
                                  <a:pt x="628" y="1428"/>
                                </a:cubicBezTo>
                                <a:close/>
                                <a:moveTo>
                                  <a:pt x="777" y="1782"/>
                                </a:moveTo>
                                <a:lnTo>
                                  <a:pt x="864" y="1989"/>
                                </a:lnTo>
                                <a:cubicBezTo>
                                  <a:pt x="867" y="1997"/>
                                  <a:pt x="864" y="2006"/>
                                  <a:pt x="855" y="2010"/>
                                </a:cubicBezTo>
                                <a:cubicBezTo>
                                  <a:pt x="847" y="2013"/>
                                  <a:pt x="838" y="2009"/>
                                  <a:pt x="834" y="2001"/>
                                </a:cubicBezTo>
                                <a:lnTo>
                                  <a:pt x="748" y="1795"/>
                                </a:lnTo>
                                <a:cubicBezTo>
                                  <a:pt x="744" y="1787"/>
                                  <a:pt x="748" y="1777"/>
                                  <a:pt x="756" y="1774"/>
                                </a:cubicBezTo>
                                <a:cubicBezTo>
                                  <a:pt x="764" y="1770"/>
                                  <a:pt x="774" y="1774"/>
                                  <a:pt x="777" y="1782"/>
                                </a:cubicBezTo>
                                <a:close/>
                                <a:moveTo>
                                  <a:pt x="926" y="2136"/>
                                </a:moveTo>
                                <a:lnTo>
                                  <a:pt x="940" y="2170"/>
                                </a:lnTo>
                                <a:cubicBezTo>
                                  <a:pt x="943" y="2178"/>
                                  <a:pt x="940" y="2187"/>
                                  <a:pt x="931" y="2191"/>
                                </a:cubicBezTo>
                                <a:cubicBezTo>
                                  <a:pt x="923" y="2194"/>
                                  <a:pt x="914" y="2190"/>
                                  <a:pt x="911" y="2182"/>
                                </a:cubicBezTo>
                                <a:lnTo>
                                  <a:pt x="896" y="2149"/>
                                </a:lnTo>
                                <a:cubicBezTo>
                                  <a:pt x="893" y="2141"/>
                                  <a:pt x="897" y="2131"/>
                                  <a:pt x="905" y="2128"/>
                                </a:cubicBezTo>
                                <a:cubicBezTo>
                                  <a:pt x="913" y="2124"/>
                                  <a:pt x="923" y="2128"/>
                                  <a:pt x="926" y="2136"/>
                                </a:cubicBezTo>
                                <a:close/>
                              </a:path>
                            </a:pathLst>
                          </a:custGeom>
                          <a:solidFill>
                            <a:srgbClr val="00B050"/>
                          </a:solidFill>
                          <a:ln w="635" cap="flat">
                            <a:solidFill>
                              <a:srgbClr val="00B050"/>
                            </a:solidFill>
                            <a:prstDash val="solid"/>
                            <a:round/>
                            <a:headEnd/>
                            <a:tailEnd/>
                          </a:ln>
                        </wps:spPr>
                        <wps:txbx>
                          <w:txbxContent>
                            <w:p w14:paraId="716D0CB0" w14:textId="77777777" w:rsidR="0067543B" w:rsidRDefault="0067543B" w:rsidP="00421819">
                              <w:pPr>
                                <w:jc w:val="center"/>
                              </w:pPr>
                            </w:p>
                          </w:txbxContent>
                        </wps:txbx>
                        <wps:bodyPr rot="0" vert="horz" wrap="square" lIns="91440" tIns="45720" rIns="91440" bIns="45720" anchor="t" anchorCtr="0" upright="1">
                          <a:noAutofit/>
                        </wps:bodyPr>
                      </wps:wsp>
                      <wps:wsp>
                        <wps:cNvPr id="179" name="Rectangle 57"/>
                        <wps:cNvSpPr>
                          <a:spLocks noChangeArrowheads="1"/>
                        </wps:cNvSpPr>
                        <wps:spPr bwMode="auto">
                          <a:xfrm>
                            <a:off x="2731770" y="380365"/>
                            <a:ext cx="1015365" cy="857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Rectangle 58"/>
                        <wps:cNvSpPr>
                          <a:spLocks noChangeArrowheads="1"/>
                        </wps:cNvSpPr>
                        <wps:spPr bwMode="auto">
                          <a:xfrm>
                            <a:off x="2731585" y="380346"/>
                            <a:ext cx="1015365" cy="1014218"/>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 name="Rectangle 59"/>
                        <wps:cNvSpPr>
                          <a:spLocks noChangeArrowheads="1"/>
                        </wps:cNvSpPr>
                        <wps:spPr bwMode="auto">
                          <a:xfrm>
                            <a:off x="3347085" y="421640"/>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265954" w14:textId="77777777" w:rsidR="0067543B" w:rsidRDefault="0067543B" w:rsidP="00421819">
                              <w:r>
                                <w:rPr>
                                  <w:rFonts w:ascii="Calibri" w:hAnsi="Calibri" w:cs="Calibri"/>
                                  <w:color w:val="000000"/>
                                  <w:sz w:val="18"/>
                                  <w:szCs w:val="18"/>
                                </w:rPr>
                                <w:t>Path 1</w:t>
                              </w:r>
                            </w:p>
                          </w:txbxContent>
                        </wps:txbx>
                        <wps:bodyPr rot="0" vert="horz" wrap="none" lIns="0" tIns="0" rIns="0" bIns="0" anchor="t" anchorCtr="0">
                          <a:spAutoFit/>
                        </wps:bodyPr>
                      </wps:wsp>
                      <wps:wsp>
                        <wps:cNvPr id="182" name="Rectangle 60"/>
                        <wps:cNvSpPr>
                          <a:spLocks noChangeArrowheads="1"/>
                        </wps:cNvSpPr>
                        <wps:spPr bwMode="auto">
                          <a:xfrm>
                            <a:off x="3347085" y="605155"/>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FCEC9" w14:textId="77777777" w:rsidR="0067543B" w:rsidRDefault="0067543B" w:rsidP="00421819">
                              <w:r>
                                <w:rPr>
                                  <w:rFonts w:ascii="Calibri" w:hAnsi="Calibri" w:cs="Calibri"/>
                                  <w:color w:val="000000"/>
                                  <w:sz w:val="18"/>
                                  <w:szCs w:val="18"/>
                                </w:rPr>
                                <w:t>Path 2</w:t>
                              </w:r>
                            </w:p>
                          </w:txbxContent>
                        </wps:txbx>
                        <wps:bodyPr rot="0" vert="horz" wrap="none" lIns="0" tIns="0" rIns="0" bIns="0" anchor="t" anchorCtr="0">
                          <a:spAutoFit/>
                        </wps:bodyPr>
                      </wps:wsp>
                      <wps:wsp>
                        <wps:cNvPr id="183" name="Rectangle 61"/>
                        <wps:cNvSpPr>
                          <a:spLocks noChangeArrowheads="1"/>
                        </wps:cNvSpPr>
                        <wps:spPr bwMode="auto">
                          <a:xfrm>
                            <a:off x="3347085" y="781050"/>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44BA6" w14:textId="77777777" w:rsidR="0067543B" w:rsidRDefault="0067543B" w:rsidP="00421819">
                              <w:r>
                                <w:rPr>
                                  <w:rFonts w:ascii="Calibri" w:hAnsi="Calibri" w:cs="Calibri"/>
                                  <w:color w:val="000000"/>
                                  <w:sz w:val="18"/>
                                  <w:szCs w:val="18"/>
                                </w:rPr>
                                <w:t>Path 3</w:t>
                              </w:r>
                            </w:p>
                          </w:txbxContent>
                        </wps:txbx>
                        <wps:bodyPr rot="0" vert="horz" wrap="none" lIns="0" tIns="0" rIns="0" bIns="0" anchor="t" anchorCtr="0">
                          <a:spAutoFit/>
                        </wps:bodyPr>
                      </wps:wsp>
                      <wps:wsp>
                        <wps:cNvPr id="184" name="Rectangle 62"/>
                        <wps:cNvSpPr>
                          <a:spLocks noChangeArrowheads="1"/>
                        </wps:cNvSpPr>
                        <wps:spPr bwMode="auto">
                          <a:xfrm>
                            <a:off x="3352222" y="970166"/>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737C12" w14:textId="77777777" w:rsidR="0067543B" w:rsidRDefault="0067543B" w:rsidP="00421819">
                              <w:r>
                                <w:rPr>
                                  <w:rFonts w:ascii="Calibri" w:hAnsi="Calibri" w:cs="Calibri"/>
                                  <w:color w:val="000000"/>
                                  <w:sz w:val="18"/>
                                  <w:szCs w:val="18"/>
                                </w:rPr>
                                <w:t>Path 4</w:t>
                              </w:r>
                            </w:p>
                          </w:txbxContent>
                        </wps:txbx>
                        <wps:bodyPr rot="0" vert="horz" wrap="none" lIns="0" tIns="0" rIns="0" bIns="0" anchor="t" anchorCtr="0">
                          <a:spAutoFit/>
                        </wps:bodyPr>
                      </wps:wsp>
                      <wps:wsp>
                        <wps:cNvPr id="185" name="Freeform 63"/>
                        <wps:cNvSpPr>
                          <a:spLocks noEditPoints="1"/>
                        </wps:cNvSpPr>
                        <wps:spPr bwMode="auto">
                          <a:xfrm>
                            <a:off x="2804160" y="477520"/>
                            <a:ext cx="492760" cy="19050"/>
                          </a:xfrm>
                          <a:custGeom>
                            <a:avLst/>
                            <a:gdLst>
                              <a:gd name="T0" fmla="*/ 16 w 829"/>
                              <a:gd name="T1" fmla="*/ 0 h 32"/>
                              <a:gd name="T2" fmla="*/ 240 w 829"/>
                              <a:gd name="T3" fmla="*/ 0 h 32"/>
                              <a:gd name="T4" fmla="*/ 256 w 829"/>
                              <a:gd name="T5" fmla="*/ 16 h 32"/>
                              <a:gd name="T6" fmla="*/ 240 w 829"/>
                              <a:gd name="T7" fmla="*/ 32 h 32"/>
                              <a:gd name="T8" fmla="*/ 16 w 829"/>
                              <a:gd name="T9" fmla="*/ 32 h 32"/>
                              <a:gd name="T10" fmla="*/ 0 w 829"/>
                              <a:gd name="T11" fmla="*/ 16 h 32"/>
                              <a:gd name="T12" fmla="*/ 16 w 829"/>
                              <a:gd name="T13" fmla="*/ 0 h 32"/>
                              <a:gd name="T14" fmla="*/ 400 w 829"/>
                              <a:gd name="T15" fmla="*/ 0 h 32"/>
                              <a:gd name="T16" fmla="*/ 624 w 829"/>
                              <a:gd name="T17" fmla="*/ 0 h 32"/>
                              <a:gd name="T18" fmla="*/ 640 w 829"/>
                              <a:gd name="T19" fmla="*/ 16 h 32"/>
                              <a:gd name="T20" fmla="*/ 624 w 829"/>
                              <a:gd name="T21" fmla="*/ 32 h 32"/>
                              <a:gd name="T22" fmla="*/ 400 w 829"/>
                              <a:gd name="T23" fmla="*/ 32 h 32"/>
                              <a:gd name="T24" fmla="*/ 384 w 829"/>
                              <a:gd name="T25" fmla="*/ 16 h 32"/>
                              <a:gd name="T26" fmla="*/ 400 w 829"/>
                              <a:gd name="T27" fmla="*/ 0 h 32"/>
                              <a:gd name="T28" fmla="*/ 784 w 829"/>
                              <a:gd name="T29" fmla="*/ 0 h 32"/>
                              <a:gd name="T30" fmla="*/ 813 w 829"/>
                              <a:gd name="T31" fmla="*/ 0 h 32"/>
                              <a:gd name="T32" fmla="*/ 829 w 829"/>
                              <a:gd name="T33" fmla="*/ 16 h 32"/>
                              <a:gd name="T34" fmla="*/ 813 w 829"/>
                              <a:gd name="T35" fmla="*/ 32 h 32"/>
                              <a:gd name="T36" fmla="*/ 784 w 829"/>
                              <a:gd name="T37" fmla="*/ 32 h 32"/>
                              <a:gd name="T38" fmla="*/ 768 w 829"/>
                              <a:gd name="T39" fmla="*/ 16 h 32"/>
                              <a:gd name="T40" fmla="*/ 784 w 829"/>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29"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813" y="0"/>
                                </a:lnTo>
                                <a:cubicBezTo>
                                  <a:pt x="821" y="0"/>
                                  <a:pt x="829" y="7"/>
                                  <a:pt x="829" y="16"/>
                                </a:cubicBezTo>
                                <a:cubicBezTo>
                                  <a:pt x="829" y="25"/>
                                  <a:pt x="821" y="32"/>
                                  <a:pt x="813" y="32"/>
                                </a:cubicBezTo>
                                <a:lnTo>
                                  <a:pt x="784" y="32"/>
                                </a:lnTo>
                                <a:cubicBezTo>
                                  <a:pt x="775" y="32"/>
                                  <a:pt x="768" y="25"/>
                                  <a:pt x="768" y="16"/>
                                </a:cubicBezTo>
                                <a:cubicBezTo>
                                  <a:pt x="768" y="7"/>
                                  <a:pt x="775" y="0"/>
                                  <a:pt x="784" y="0"/>
                                </a:cubicBezTo>
                                <a:close/>
                              </a:path>
                            </a:pathLst>
                          </a:custGeom>
                          <a:solidFill>
                            <a:srgbClr val="00B050"/>
                          </a:solidFill>
                          <a:ln w="635" cap="flat">
                            <a:solidFill>
                              <a:srgbClr val="00B050"/>
                            </a:solidFill>
                            <a:prstDash val="solid"/>
                            <a:round/>
                            <a:headEnd/>
                            <a:tailEnd/>
                          </a:ln>
                        </wps:spPr>
                        <wps:bodyPr rot="0" vert="horz" wrap="square" lIns="91440" tIns="45720" rIns="91440" bIns="45720" anchor="t" anchorCtr="0" upright="1">
                          <a:noAutofit/>
                        </wps:bodyPr>
                      </wps:wsp>
                      <wps:wsp>
                        <wps:cNvPr id="186" name="Freeform 64"/>
                        <wps:cNvSpPr>
                          <a:spLocks noEditPoints="1"/>
                        </wps:cNvSpPr>
                        <wps:spPr bwMode="auto">
                          <a:xfrm>
                            <a:off x="2820035" y="66167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4"/>
                                  <a:pt x="249" y="32"/>
                                  <a:pt x="240" y="32"/>
                                </a:cubicBezTo>
                                <a:lnTo>
                                  <a:pt x="16" y="32"/>
                                </a:lnTo>
                                <a:cubicBezTo>
                                  <a:pt x="7" y="32"/>
                                  <a:pt x="0" y="24"/>
                                  <a:pt x="0" y="16"/>
                                </a:cubicBezTo>
                                <a:cubicBezTo>
                                  <a:pt x="0" y="7"/>
                                  <a:pt x="7" y="0"/>
                                  <a:pt x="16" y="0"/>
                                </a:cubicBezTo>
                                <a:close/>
                                <a:moveTo>
                                  <a:pt x="400" y="0"/>
                                </a:moveTo>
                                <a:lnTo>
                                  <a:pt x="624" y="0"/>
                                </a:lnTo>
                                <a:cubicBezTo>
                                  <a:pt x="633" y="0"/>
                                  <a:pt x="640" y="7"/>
                                  <a:pt x="640" y="16"/>
                                </a:cubicBezTo>
                                <a:cubicBezTo>
                                  <a:pt x="640" y="24"/>
                                  <a:pt x="633" y="32"/>
                                  <a:pt x="624" y="32"/>
                                </a:cubicBezTo>
                                <a:lnTo>
                                  <a:pt x="400" y="32"/>
                                </a:lnTo>
                                <a:cubicBezTo>
                                  <a:pt x="391" y="32"/>
                                  <a:pt x="384" y="24"/>
                                  <a:pt x="384" y="16"/>
                                </a:cubicBezTo>
                                <a:cubicBezTo>
                                  <a:pt x="384" y="7"/>
                                  <a:pt x="391" y="0"/>
                                  <a:pt x="400" y="0"/>
                                </a:cubicBezTo>
                                <a:close/>
                                <a:moveTo>
                                  <a:pt x="784" y="0"/>
                                </a:moveTo>
                                <a:lnTo>
                                  <a:pt x="787" y="0"/>
                                </a:lnTo>
                                <a:cubicBezTo>
                                  <a:pt x="795" y="0"/>
                                  <a:pt x="803" y="7"/>
                                  <a:pt x="803" y="16"/>
                                </a:cubicBezTo>
                                <a:cubicBezTo>
                                  <a:pt x="803" y="24"/>
                                  <a:pt x="795" y="32"/>
                                  <a:pt x="787" y="32"/>
                                </a:cubicBezTo>
                                <a:lnTo>
                                  <a:pt x="784" y="32"/>
                                </a:lnTo>
                                <a:cubicBezTo>
                                  <a:pt x="775" y="32"/>
                                  <a:pt x="768" y="24"/>
                                  <a:pt x="768" y="16"/>
                                </a:cubicBezTo>
                                <a:cubicBezTo>
                                  <a:pt x="768" y="7"/>
                                  <a:pt x="775" y="0"/>
                                  <a:pt x="784" y="0"/>
                                </a:cubicBezTo>
                                <a:close/>
                              </a:path>
                            </a:pathLst>
                          </a:custGeom>
                          <a:solidFill>
                            <a:srgbClr val="FF0000"/>
                          </a:solidFill>
                          <a:ln w="635" cap="flat">
                            <a:solidFill>
                              <a:srgbClr val="FF0000"/>
                            </a:solidFill>
                            <a:prstDash val="solid"/>
                            <a:round/>
                            <a:headEnd/>
                            <a:tailEnd/>
                          </a:ln>
                        </wps:spPr>
                        <wps:bodyPr rot="0" vert="horz" wrap="square" lIns="91440" tIns="45720" rIns="91440" bIns="45720" anchor="t" anchorCtr="0" upright="1">
                          <a:noAutofit/>
                        </wps:bodyPr>
                      </wps:wsp>
                      <wps:wsp>
                        <wps:cNvPr id="187" name="Freeform 65"/>
                        <wps:cNvSpPr>
                          <a:spLocks noEditPoints="1"/>
                        </wps:cNvSpPr>
                        <wps:spPr bwMode="auto">
                          <a:xfrm>
                            <a:off x="2820035" y="83820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00B0F0"/>
                          </a:solidFill>
                          <a:ln w="635" cap="flat">
                            <a:solidFill>
                              <a:srgbClr val="00B0F0"/>
                            </a:solidFill>
                            <a:prstDash val="solid"/>
                            <a:round/>
                            <a:headEnd/>
                            <a:tailEnd/>
                          </a:ln>
                        </wps:spPr>
                        <wps:bodyPr rot="0" vert="horz" wrap="square" lIns="91440" tIns="45720" rIns="91440" bIns="45720" anchor="t" anchorCtr="0" upright="1">
                          <a:noAutofit/>
                        </wps:bodyPr>
                      </wps:wsp>
                      <wps:wsp>
                        <wps:cNvPr id="188" name="Freeform 66"/>
                        <wps:cNvSpPr>
                          <a:spLocks noEditPoints="1"/>
                        </wps:cNvSpPr>
                        <wps:spPr bwMode="auto">
                          <a:xfrm>
                            <a:off x="2820035" y="101854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7030A0"/>
                          </a:solidFill>
                          <a:ln w="635" cap="flat">
                            <a:solidFill>
                              <a:srgbClr val="7030A0"/>
                            </a:solidFill>
                            <a:prstDash val="solid"/>
                            <a:round/>
                            <a:headEnd/>
                            <a:tailEnd/>
                          </a:ln>
                        </wps:spPr>
                        <wps:bodyPr rot="0" vert="horz" wrap="square" lIns="91440" tIns="45720" rIns="91440" bIns="45720" anchor="t" anchorCtr="0" upright="1">
                          <a:noAutofit/>
                        </wps:bodyPr>
                      </wps:wsp>
                      <wps:wsp>
                        <wps:cNvPr id="189" name="Line 44"/>
                        <wps:cNvCnPr>
                          <a:cxnSpLocks noChangeShapeType="1"/>
                        </wps:cNvCnPr>
                        <wps:spPr bwMode="auto">
                          <a:xfrm>
                            <a:off x="878205" y="970280"/>
                            <a:ext cx="505615" cy="126380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0" name="Line 36"/>
                        <wps:cNvCnPr>
                          <a:cxnSpLocks noChangeShapeType="1"/>
                        </wps:cNvCnPr>
                        <wps:spPr bwMode="auto">
                          <a:xfrm flipH="1">
                            <a:off x="1448656" y="1615378"/>
                            <a:ext cx="396716" cy="588429"/>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1" name="Freeform: Shape 191"/>
                        <wps:cNvSpPr/>
                        <wps:spPr>
                          <a:xfrm>
                            <a:off x="1478125" y="936511"/>
                            <a:ext cx="504788" cy="1298118"/>
                          </a:xfrm>
                          <a:custGeom>
                            <a:avLst/>
                            <a:gdLst>
                              <a:gd name="connsiteX0" fmla="*/ 431514 w 485190"/>
                              <a:gd name="connsiteY0" fmla="*/ 0 h 1279132"/>
                              <a:gd name="connsiteX1" fmla="*/ 446926 w 485190"/>
                              <a:gd name="connsiteY1" fmla="*/ 616449 h 1279132"/>
                              <a:gd name="connsiteX2" fmla="*/ 0 w 485190"/>
                              <a:gd name="connsiteY2" fmla="*/ 1279132 h 1279132"/>
                            </a:gdLst>
                            <a:ahLst/>
                            <a:cxnLst>
                              <a:cxn ang="0">
                                <a:pos x="connsiteX0" y="connsiteY0"/>
                              </a:cxn>
                              <a:cxn ang="0">
                                <a:pos x="connsiteX1" y="connsiteY1"/>
                              </a:cxn>
                              <a:cxn ang="0">
                                <a:pos x="connsiteX2" y="connsiteY2"/>
                              </a:cxn>
                            </a:cxnLst>
                            <a:rect l="l" t="t" r="r" b="b"/>
                            <a:pathLst>
                              <a:path w="485190" h="1279132">
                                <a:moveTo>
                                  <a:pt x="431514" y="0"/>
                                </a:moveTo>
                                <a:cubicBezTo>
                                  <a:pt x="475179" y="201630"/>
                                  <a:pt x="518845" y="403260"/>
                                  <a:pt x="446926" y="616449"/>
                                </a:cubicBezTo>
                                <a:cubicBezTo>
                                  <a:pt x="375007" y="829638"/>
                                  <a:pt x="187503" y="1054385"/>
                                  <a:pt x="0" y="1279132"/>
                                </a:cubicBezTo>
                              </a:path>
                            </a:pathLst>
                          </a:custGeom>
                          <a:noFill/>
                          <a:ln w="22225">
                            <a:solidFill>
                              <a:srgbClr val="00B0F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Freeform: Shape 192"/>
                        <wps:cNvSpPr/>
                        <wps:spPr>
                          <a:xfrm>
                            <a:off x="1510302" y="914400"/>
                            <a:ext cx="1218873" cy="1361326"/>
                          </a:xfrm>
                          <a:custGeom>
                            <a:avLst/>
                            <a:gdLst>
                              <a:gd name="connsiteX0" fmla="*/ 452063 w 1226307"/>
                              <a:gd name="connsiteY0" fmla="*/ 0 h 1361326"/>
                              <a:gd name="connsiteX1" fmla="*/ 1217488 w 1226307"/>
                              <a:gd name="connsiteY1" fmla="*/ 647272 h 1361326"/>
                              <a:gd name="connsiteX2" fmla="*/ 0 w 1226307"/>
                              <a:gd name="connsiteY2" fmla="*/ 1361326 h 1361326"/>
                              <a:gd name="connsiteX3" fmla="*/ 0 w 1226307"/>
                              <a:gd name="connsiteY3" fmla="*/ 1361326 h 1361326"/>
                              <a:gd name="connsiteX0" fmla="*/ 452063 w 1273137"/>
                              <a:gd name="connsiteY0" fmla="*/ 0 h 1361326"/>
                              <a:gd name="connsiteX1" fmla="*/ 1265093 w 1273137"/>
                              <a:gd name="connsiteY1" fmla="*/ 657546 h 1361326"/>
                              <a:gd name="connsiteX2" fmla="*/ 0 w 1273137"/>
                              <a:gd name="connsiteY2" fmla="*/ 1361326 h 1361326"/>
                              <a:gd name="connsiteX3" fmla="*/ 0 w 1273137"/>
                              <a:gd name="connsiteY3" fmla="*/ 1361326 h 1361326"/>
                              <a:gd name="connsiteX0" fmla="*/ 452063 w 1281064"/>
                              <a:gd name="connsiteY0" fmla="*/ 0 h 1361326"/>
                              <a:gd name="connsiteX1" fmla="*/ 1273137 w 1281064"/>
                              <a:gd name="connsiteY1" fmla="*/ 672958 h 1361326"/>
                              <a:gd name="connsiteX2" fmla="*/ 0 w 1281064"/>
                              <a:gd name="connsiteY2" fmla="*/ 1361326 h 1361326"/>
                              <a:gd name="connsiteX3" fmla="*/ 0 w 1281064"/>
                              <a:gd name="connsiteY3" fmla="*/ 1361326 h 1361326"/>
                              <a:gd name="connsiteX0" fmla="*/ 452063 w 1281064"/>
                              <a:gd name="connsiteY0" fmla="*/ 0 h 1361326"/>
                              <a:gd name="connsiteX1" fmla="*/ 1273137 w 1281064"/>
                              <a:gd name="connsiteY1" fmla="*/ 672958 h 1361326"/>
                              <a:gd name="connsiteX2" fmla="*/ 0 w 1281064"/>
                              <a:gd name="connsiteY2" fmla="*/ 1361326 h 1361326"/>
                              <a:gd name="connsiteX3" fmla="*/ 0 w 1281064"/>
                              <a:gd name="connsiteY3" fmla="*/ 1361326 h 1361326"/>
                              <a:gd name="connsiteX0" fmla="*/ 452063 w 1255018"/>
                              <a:gd name="connsiteY0" fmla="*/ 0 h 1361326"/>
                              <a:gd name="connsiteX1" fmla="*/ 1246690 w 1255018"/>
                              <a:gd name="connsiteY1" fmla="*/ 683232 h 1361326"/>
                              <a:gd name="connsiteX2" fmla="*/ 0 w 1255018"/>
                              <a:gd name="connsiteY2" fmla="*/ 1361326 h 1361326"/>
                              <a:gd name="connsiteX3" fmla="*/ 0 w 1255018"/>
                              <a:gd name="connsiteY3" fmla="*/ 1361326 h 1361326"/>
                            </a:gdLst>
                            <a:ahLst/>
                            <a:cxnLst>
                              <a:cxn ang="0">
                                <a:pos x="connsiteX0" y="connsiteY0"/>
                              </a:cxn>
                              <a:cxn ang="0">
                                <a:pos x="connsiteX1" y="connsiteY1"/>
                              </a:cxn>
                              <a:cxn ang="0">
                                <a:pos x="connsiteX2" y="connsiteY2"/>
                              </a:cxn>
                              <a:cxn ang="0">
                                <a:pos x="connsiteX3" y="connsiteY3"/>
                              </a:cxn>
                            </a:cxnLst>
                            <a:rect l="l" t="t" r="r" b="b"/>
                            <a:pathLst>
                              <a:path w="1255018" h="1361326">
                                <a:moveTo>
                                  <a:pt x="452063" y="0"/>
                                </a:moveTo>
                                <a:cubicBezTo>
                                  <a:pt x="872447" y="210192"/>
                                  <a:pt x="1322034" y="471755"/>
                                  <a:pt x="1246690" y="683232"/>
                                </a:cubicBezTo>
                                <a:cubicBezTo>
                                  <a:pt x="1171346" y="894709"/>
                                  <a:pt x="207782" y="1248310"/>
                                  <a:pt x="0" y="1361326"/>
                                </a:cubicBezTo>
                                <a:lnTo>
                                  <a:pt x="0" y="1361326"/>
                                </a:lnTo>
                              </a:path>
                            </a:pathLst>
                          </a:custGeom>
                          <a:noFill/>
                          <a:ln w="22225">
                            <a:solidFill>
                              <a:srgbClr val="7030A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Freeform: Shape 193"/>
                        <wps:cNvSpPr/>
                        <wps:spPr>
                          <a:xfrm>
                            <a:off x="954594" y="914400"/>
                            <a:ext cx="918021" cy="1306285"/>
                          </a:xfrm>
                          <a:custGeom>
                            <a:avLst/>
                            <a:gdLst>
                              <a:gd name="connsiteX0" fmla="*/ 0 w 954611"/>
                              <a:gd name="connsiteY0" fmla="*/ 0 h 1306285"/>
                              <a:gd name="connsiteX1" fmla="*/ 492369 w 954611"/>
                              <a:gd name="connsiteY1" fmla="*/ 276329 h 1306285"/>
                              <a:gd name="connsiteX2" fmla="*/ 954593 w 954611"/>
                              <a:gd name="connsiteY2" fmla="*/ 633046 h 1306285"/>
                              <a:gd name="connsiteX3" fmla="*/ 512466 w 954611"/>
                              <a:gd name="connsiteY3" fmla="*/ 1306285 h 1306285"/>
                              <a:gd name="connsiteX4" fmla="*/ 512466 w 954611"/>
                              <a:gd name="connsiteY4" fmla="*/ 1306285 h 130628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54611" h="1306285">
                                <a:moveTo>
                                  <a:pt x="0" y="0"/>
                                </a:moveTo>
                                <a:cubicBezTo>
                                  <a:pt x="166635" y="85410"/>
                                  <a:pt x="333270" y="170821"/>
                                  <a:pt x="492369" y="276329"/>
                                </a:cubicBezTo>
                                <a:cubicBezTo>
                                  <a:pt x="651468" y="381837"/>
                                  <a:pt x="951244" y="461387"/>
                                  <a:pt x="954593" y="633046"/>
                                </a:cubicBezTo>
                                <a:cubicBezTo>
                                  <a:pt x="957943" y="804705"/>
                                  <a:pt x="512466" y="1306285"/>
                                  <a:pt x="512466" y="1306285"/>
                                </a:cubicBezTo>
                                <a:lnTo>
                                  <a:pt x="512466" y="1306285"/>
                                </a:lnTo>
                              </a:path>
                            </a:pathLst>
                          </a:custGeom>
                          <a:noFill/>
                          <a:ln w="19050">
                            <a:solidFill>
                              <a:srgbClr val="FF000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Line 17"/>
                        <wps:cNvCnPr>
                          <a:cxnSpLocks noChangeShapeType="1"/>
                        </wps:cNvCnPr>
                        <wps:spPr bwMode="auto">
                          <a:xfrm>
                            <a:off x="1427066" y="1283235"/>
                            <a:ext cx="13330" cy="920352"/>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5" name="Freeform 66"/>
                        <wps:cNvSpPr>
                          <a:spLocks noEditPoints="1"/>
                        </wps:cNvSpPr>
                        <wps:spPr bwMode="auto">
                          <a:xfrm>
                            <a:off x="2820491" y="1192004"/>
                            <a:ext cx="476250" cy="18415"/>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FFC000"/>
                          </a:solidFill>
                          <a:ln w="635" cap="flat">
                            <a:solidFill>
                              <a:srgbClr val="FFC000"/>
                            </a:solidFill>
                            <a:prstDash val="solid"/>
                            <a:round/>
                            <a:headEnd/>
                            <a:tailEnd/>
                          </a:ln>
                        </wps:spPr>
                        <wps:bodyPr rot="0" vert="horz" wrap="square" lIns="91440" tIns="45720" rIns="91440" bIns="45720" anchor="t" anchorCtr="0" upright="1">
                          <a:noAutofit/>
                        </wps:bodyPr>
                      </wps:wsp>
                      <wps:wsp>
                        <wps:cNvPr id="196" name="Rectangle 196"/>
                        <wps:cNvSpPr>
                          <a:spLocks noChangeArrowheads="1"/>
                        </wps:cNvSpPr>
                        <wps:spPr bwMode="auto">
                          <a:xfrm>
                            <a:off x="3354691" y="1130341"/>
                            <a:ext cx="2959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3FE1B6" w14:textId="77777777" w:rsidR="0067543B" w:rsidRDefault="0067543B" w:rsidP="00421819">
                              <w:pPr>
                                <w:rPr>
                                  <w:sz w:val="24"/>
                                  <w:szCs w:val="24"/>
                                </w:rPr>
                              </w:pPr>
                              <w:r>
                                <w:rPr>
                                  <w:rFonts w:ascii="Calibri" w:hAnsi="Calibri" w:cs="Calibri"/>
                                  <w:color w:val="000000"/>
                                  <w:sz w:val="18"/>
                                  <w:szCs w:val="18"/>
                                </w:rPr>
                                <w:t>Path 5</w:t>
                              </w:r>
                            </w:p>
                          </w:txbxContent>
                        </wps:txbx>
                        <wps:bodyPr rot="0" vert="horz" wrap="none" lIns="0" tIns="0" rIns="0" bIns="0" anchor="t" anchorCtr="0">
                          <a:spAutoFit/>
                        </wps:bodyPr>
                      </wps:wsp>
                      <wps:wsp>
                        <wps:cNvPr id="197" name="Freeform: Shape 197"/>
                        <wps:cNvSpPr/>
                        <wps:spPr>
                          <a:xfrm>
                            <a:off x="1383164" y="878709"/>
                            <a:ext cx="430225" cy="1298967"/>
                          </a:xfrm>
                          <a:custGeom>
                            <a:avLst/>
                            <a:gdLst>
                              <a:gd name="connsiteX0" fmla="*/ 486708 w 486708"/>
                              <a:gd name="connsiteY0" fmla="*/ 0 h 1238036"/>
                              <a:gd name="connsiteX1" fmla="*/ 39783 w 486708"/>
                              <a:gd name="connsiteY1" fmla="*/ 308224 h 1238036"/>
                              <a:gd name="connsiteX2" fmla="*/ 50057 w 486708"/>
                              <a:gd name="connsiteY2" fmla="*/ 1238036 h 1238036"/>
                            </a:gdLst>
                            <a:ahLst/>
                            <a:cxnLst>
                              <a:cxn ang="0">
                                <a:pos x="connsiteX0" y="connsiteY0"/>
                              </a:cxn>
                              <a:cxn ang="0">
                                <a:pos x="connsiteX1" y="connsiteY1"/>
                              </a:cxn>
                              <a:cxn ang="0">
                                <a:pos x="connsiteX2" y="connsiteY2"/>
                              </a:cxn>
                            </a:cxnLst>
                            <a:rect l="l" t="t" r="r" b="b"/>
                            <a:pathLst>
                              <a:path w="486708" h="1238036">
                                <a:moveTo>
                                  <a:pt x="486708" y="0"/>
                                </a:moveTo>
                                <a:cubicBezTo>
                                  <a:pt x="299633" y="50942"/>
                                  <a:pt x="112558" y="101885"/>
                                  <a:pt x="39783" y="308224"/>
                                </a:cubicBezTo>
                                <a:cubicBezTo>
                                  <a:pt x="-32992" y="514563"/>
                                  <a:pt x="8532" y="876299"/>
                                  <a:pt x="50057" y="1238036"/>
                                </a:cubicBezTo>
                              </a:path>
                            </a:pathLst>
                          </a:custGeom>
                          <a:noFill/>
                          <a:ln w="19050">
                            <a:solidFill>
                              <a:srgbClr val="FFC00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7CF566D2" id="Canvas 198" o:spid="_x0000_s1029" editas="canvas" style="position:absolute;left:0;text-align:left;margin-left:0;margin-top:0;width:295.9pt;height:200.15pt;z-index:251659264;mso-position-horizontal:center;mso-position-horizontal-relative:text;mso-position-vertical-relative:text;mso-width-relative:margin;mso-height-relative:margin" coordsize="37579,25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37579;height:25419;visibility:visible;mso-wrap-style:square" stroked="t" strokecolor="black [3213]">
                  <v:fill o:detectmouseclick="t"/>
                  <v:path o:connecttype="none"/>
                </v:shape>
                <v:oval id="Oval 7" o:spid="_x0000_s1031" style="position:absolute;left:18243;top:8051;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" strokeweight="0"/>
                <v:oval id="Oval 8" o:spid="_x0000_s1032" style="position:absolute;left:18243;top:8051;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" filled="f">
                  <v:stroke endcap="round"/>
                </v:oval>
                <v:oval id="Oval 10" o:spid="_x0000_s1033" style="position:absolute;left:13550;top:11397;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" filled="f">
                  <v:stroke endcap="round"/>
                </v:oval>
                <v:oval id="Oval 11" o:spid="_x0000_s1034" style="position:absolute;left:18243;top:14928;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" strokeweight="0"/>
                <v:oval id="Oval 12" o:spid="_x0000_s1035" style="position:absolute;left:18243;top:14928;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" filled="f">
                  <v:stroke endcap="round"/>
                </v:oval>
                <v:oval id="Oval 13" o:spid="_x0000_s1036" style="position:absolute;left:26447;top:14928;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" strokeweight="0"/>
                <v:oval id="Oval 14" o:spid="_x0000_s1037" style="position:absolute;left:26447;top:14928;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" filled="f">
                  <v:stroke endcap="round"/>
                </v:oval>
                <v:oval id="Oval 15" o:spid="_x0000_s1038" style="position:absolute;left:13627;top:22129;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" strokeweight="0"/>
                <v:oval id="Oval 16" o:spid="_x0000_s1039" style="position:absolute;left:13627;top:22129;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" filled="f">
                  <v:stroke endcap="round"/>
                </v:oval>
                <v:line id="Line 17" o:spid="_x0000_s1040" style="position:absolute;flip:x;visibility:visible;mso-wrap-style:square" from="14781,9074" to="18307,11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">
                  <v:stroke endcap="round"/>
                </v:line>
                <v:line id="Line 18" o:spid="_x0000_s1041" style="position:absolute;visibility:visible;mso-wrap-style:square" from="18967,9499" to="18967,14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">
                  <v:stroke endcap="round"/>
                </v:line>
                <v:line id="Line 19" o:spid="_x0000_s1042" style="position:absolute;visibility:visible;mso-wrap-style:square" from="19494,9258" to="26701,15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">
                  <v:stroke endcap="round"/>
                </v:line>
                <v:shape id="Freeform 21" o:spid="_x0000_s1043" style="position:absolute;left:19291;top:16281;width:7721;height:5905;visibility:visible;mso-wrap-style:square;v-text-anchor:top" coordsize="12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" path="m,l595,930,1216,11e" filled="f">
                  <v:stroke endcap="round"/>
                  <v:path arrowok="t" o:connecttype="custom" o:connectlocs="0,0;377825,590550;772160,6985" o:connectangles="0,0,0"/>
                </v:shape>
                <v:line id="Line 22" o:spid="_x0000_s1044" style="position:absolute;flip:x;visibility:visible;mso-wrap-style:square" from="14992,16141" to="26530,22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">
                  <v:stroke endcap="round"/>
                </v:line>
                <v:rect id="Rectangle 23" o:spid="_x0000_s1045" style="position:absolute;left:11030;top:11620;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7254B86A" w14:textId="77777777" w:rsidR="0067543B" w:rsidRDefault="0067543B" w:rsidP="00421819">
                        <w:r>
                          <w:rPr>
                            <w:rFonts w:ascii="Calibri" w:hAnsi="Calibri" w:cs="Calibri"/>
                            <w:color w:val="000000"/>
                            <w:sz w:val="18"/>
                            <w:szCs w:val="18"/>
                          </w:rPr>
                          <w:t>IAB 1</w:t>
                        </w:r>
                      </w:p>
                    </w:txbxContent>
                  </v:textbox>
                </v:rect>
                <v:rect id="Rectangle 24" o:spid="_x0000_s1046" style="position:absolute;left:15100;top:14986;width:2413;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531391F4" w14:textId="77777777" w:rsidR="0067543B" w:rsidRDefault="0067543B" w:rsidP="00421819">
                        <w:r>
                          <w:rPr>
                            <w:rFonts w:ascii="Calibri" w:hAnsi="Calibri" w:cs="Calibri"/>
                            <w:color w:val="000000"/>
                            <w:sz w:val="18"/>
                            <w:szCs w:val="18"/>
                          </w:rPr>
                          <w:t>IAB 2</w:t>
                        </w:r>
                      </w:p>
                    </w:txbxContent>
                  </v:textbox>
                </v:rect>
                <v:rect id="Rectangle 25" o:spid="_x0000_s1047" style="position:absolute;left:22644;top:14986;width:2413;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2FED5C30" w14:textId="77777777" w:rsidR="0067543B" w:rsidRDefault="0067543B" w:rsidP="00421819">
                        <w:r>
                          <w:rPr>
                            <w:rFonts w:ascii="Calibri" w:hAnsi="Calibri" w:cs="Calibri"/>
                            <w:color w:val="000000"/>
                            <w:sz w:val="18"/>
                            <w:szCs w:val="18"/>
                          </w:rPr>
                          <w:t>IAB 3</w:t>
                        </w:r>
                      </w:p>
                    </w:txbxContent>
                  </v:textbox>
                </v:rect>
                <v:rect id="Rectangle 26" o:spid="_x0000_s1048" style="position:absolute;left:10674;top:22371;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6DDD49DE" w14:textId="77777777" w:rsidR="0067543B" w:rsidRDefault="0067543B" w:rsidP="00421819">
                        <w:r>
                          <w:rPr>
                            <w:rFonts w:ascii="Calibri" w:hAnsi="Calibri" w:cs="Calibri"/>
                            <w:color w:val="000000"/>
                            <w:sz w:val="18"/>
                            <w:szCs w:val="18"/>
                          </w:rPr>
                          <w:t>IAB 4</w:t>
                        </w:r>
                      </w:p>
                    </w:txbxContent>
                  </v:textbox>
                </v:rect>
                <v:rect id="Rectangle 27" o:spid="_x0000_s1049" style="position:absolute;left:24625;top:22193;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qsfvwAAANwAAAAPAAAAZHJzL2Rvd25yZXYueG1sRE/bisIw&#10;EH0X/Icwwr5pas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DkNqsfvwAAANwAAAAPAAAAAAAA&#10;AAAAAAAAAAcCAABkcnMvZG93bnJldi54bWxQSwUGAAAAAAMAAwC3AAAA8wIAAAAA&#10;" filled="f" stroked="f">
                  <v:textbox style="mso-fit-shape-to-text:t" inset="0,0,0,0">
                    <w:txbxContent>
                      <w:p w14:paraId="6EE60253" w14:textId="77777777" w:rsidR="0067543B" w:rsidRDefault="0067543B" w:rsidP="00421819">
                        <w:r>
                          <w:rPr>
                            <w:rFonts w:ascii="Calibri" w:hAnsi="Calibri" w:cs="Calibri"/>
                            <w:color w:val="000000"/>
                            <w:sz w:val="18"/>
                            <w:szCs w:val="18"/>
                          </w:rPr>
                          <w:t>IAB 5</w:t>
                        </w:r>
                      </w:p>
                    </w:txbxContent>
                  </v:textbox>
                </v:rect>
                <v:rect id="Rectangle 28" o:spid="_x0000_s1050" style="position:absolute;left:755;top:6845;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6EvwAAANwAAAAPAAAAZHJzL2Rvd25yZXYueG1sRE/bisIw&#10;EH0X/Icwgm+aquw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CLeg6EvwAAANwAAAAPAAAAAAAA&#10;AAAAAAAAAAcCAABkcnMvZG93bnJldi54bWxQSwUGAAAAAAMAAwC3AAAA8wIAAAAA&#10;" filled="f" stroked="f">
                  <v:textbox style="mso-fit-shape-to-text:t" inset="0,0,0,0">
                    <w:txbxContent>
                      <w:p w14:paraId="19C1DA1E" w14:textId="77777777" w:rsidR="0067543B" w:rsidRDefault="0067543B" w:rsidP="00421819">
                        <w:r>
                          <w:rPr>
                            <w:rFonts w:ascii="Calibri" w:hAnsi="Calibri" w:cs="Calibri"/>
                            <w:color w:val="000000"/>
                            <w:sz w:val="20"/>
                          </w:rPr>
                          <w:t>IAB</w:t>
                        </w:r>
                      </w:p>
                    </w:txbxContent>
                  </v:textbox>
                </v:rect>
                <v:rect id="Rectangle 29" o:spid="_x0000_s1051" style="position:absolute;left:2495;top:6845;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bwvwAAANwAAAAPAAAAZHJzL2Rvd25yZXYueG1sRE/bisIw&#10;EH0X/Icwgm+aKu4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Ek5bwvwAAANwAAAAPAAAAAAAA&#10;AAAAAAAAAAcCAABkcnMvZG93bnJldi54bWxQSwUGAAAAAAMAAwC3AAAA8wIAAAAA&#10;" filled="f" stroked="f">
                  <v:textbox style="mso-fit-shape-to-text:t" inset="0,0,0,0">
                    <w:txbxContent>
                      <w:p w14:paraId="7B232616" w14:textId="77777777" w:rsidR="0067543B" w:rsidRDefault="0067543B" w:rsidP="00421819">
                        <w:r>
                          <w:rPr>
                            <w:rFonts w:ascii="Calibri" w:hAnsi="Calibri" w:cs="Calibri"/>
                            <w:color w:val="000000"/>
                            <w:sz w:val="20"/>
                          </w:rPr>
                          <w:t>-</w:t>
                        </w:r>
                      </w:p>
                    </w:txbxContent>
                  </v:textbox>
                </v:rect>
                <v:rect id="Rectangle 30" o:spid="_x0000_s1052" style="position:absolute;left:2882;top:6845;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zNrvgAAANwAAAAPAAAAZHJzL2Rvd25yZXYueG1sRE/bisIw&#10;EH1f8B/CCL6tqY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GvfM2u+AAAA3AAAAA8AAAAAAAAA&#10;AAAAAAAABwIAAGRycy9kb3ducmV2LnhtbFBLBQYAAAAAAwADALcAAADyAgAAAAA=&#10;" filled="f" stroked="f">
                  <v:textbox style="mso-fit-shape-to-text:t" inset="0,0,0,0">
                    <w:txbxContent>
                      <w:p w14:paraId="56A12554" w14:textId="77777777" w:rsidR="0067543B" w:rsidRDefault="0067543B" w:rsidP="00421819">
                        <w:r>
                          <w:rPr>
                            <w:rFonts w:ascii="Calibri" w:hAnsi="Calibri" w:cs="Calibri"/>
                            <w:color w:val="000000"/>
                            <w:sz w:val="20"/>
                          </w:rPr>
                          <w:t>donor</w:t>
                        </w:r>
                      </w:p>
                    </w:txbxContent>
                  </v:textbox>
                </v:rect>
                <v:rect id="Rectangle 31" o:spid="_x0000_s1053" style="position:absolute;left:5994;top:6845;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512B591A" w14:textId="77777777" w:rsidR="0067543B" w:rsidRDefault="0067543B" w:rsidP="00421819">
                        <w:r>
                          <w:rPr>
                            <w:rFonts w:ascii="Calibri" w:hAnsi="Calibri" w:cs="Calibri"/>
                            <w:color w:val="000000"/>
                            <w:sz w:val="20"/>
                          </w:rPr>
                          <w:t>-</w:t>
                        </w:r>
                      </w:p>
                    </w:txbxContent>
                  </v:textbox>
                </v:rect>
                <v:rect id="Rectangle 32" o:spid="_x0000_s1054" style="position:absolute;left:6388;top:6845;width:2241;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0FEBBEB2" w14:textId="77777777" w:rsidR="0067543B" w:rsidRDefault="0067543B" w:rsidP="00421819">
                        <w:r>
                          <w:rPr>
                            <w:rFonts w:ascii="Calibri" w:hAnsi="Calibri" w:cs="Calibri"/>
                            <w:color w:val="000000"/>
                            <w:sz w:val="20"/>
                          </w:rPr>
                          <w:t>DU1</w:t>
                        </w:r>
                      </w:p>
                    </w:txbxContent>
                  </v:textbox>
                </v:rect>
                <v:oval id="Oval 33" o:spid="_x0000_s1055" style="position:absolute;left:8058;top:8261;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" strokeweight="0"/>
                <v:shape id="Freeform 34" o:spid="_x0000_s1056" style="position:absolute;left:8058;top:8261;width:1435;height:1441;visibility:visible;mso-wrap-style:square;v-text-anchor:top" coordsize="226,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" path="m226,114c226,51,175,,114,,51,,,51,,114v,63,51,113,114,113c175,227,226,177,226,114e" filled="f">
                  <v:stroke endcap="round"/>
                  <v:path arrowok="t" o:connecttype="custom" o:connectlocs="143510,72390;72390,0;0,72390;72390,144145;143510,72390" o:connectangles="0,0,0,0,0"/>
                </v:shape>
                <v:line id="Line 35" o:spid="_x0000_s1057" style="position:absolute;visibility:visible;mso-wrap-style:square" from="14781,12622" to="18453,15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">
                  <v:stroke endcap="round"/>
                </v:line>
                <v:line id="Line 36" o:spid="_x0000_s1058" style="position:absolute;visibility:visible;mso-wrap-style:square" from="9283,9491" to="13550,11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">
                  <v:stroke endcap="round"/>
                </v:line>
                <v:rect id="Rectangle 37" o:spid="_x0000_s1059" style="position:absolute;left:18726;top:6102;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" filled="f" stroked="f">
                  <v:textbox style="mso-fit-shape-to-text:t" inset="0,0,0,0">
                    <w:txbxContent>
                      <w:p w14:paraId="1C99D4CA" w14:textId="77777777" w:rsidR="0067543B" w:rsidRDefault="0067543B" w:rsidP="00421819">
                        <w:r>
                          <w:rPr>
                            <w:rFonts w:ascii="Calibri" w:hAnsi="Calibri" w:cs="Calibri"/>
                            <w:color w:val="000000"/>
                            <w:sz w:val="20"/>
                          </w:rPr>
                          <w:t>IAB</w:t>
                        </w:r>
                      </w:p>
                    </w:txbxContent>
                  </v:textbox>
                </v:rect>
                <v:rect id="Rectangle 38" o:spid="_x0000_s1060" style="position:absolute;left:20466;top:6102;width:393;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sQ5vgAAANwAAAAPAAAAZHJzL2Rvd25yZXYueG1sRE/bisIw&#10;EH1f8B/CCL6tqQo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EUWxDm+AAAA3AAAAA8AAAAAAAAA&#10;AAAAAAAABwIAAGRycy9kb3ducmV2LnhtbFBLBQYAAAAAAwADALcAAADyAgAAAAA=&#10;" filled="f" stroked="f">
                  <v:textbox style="mso-fit-shape-to-text:t" inset="0,0,0,0">
                    <w:txbxContent>
                      <w:p w14:paraId="0EAB812A" w14:textId="77777777" w:rsidR="0067543B" w:rsidRDefault="0067543B" w:rsidP="00421819">
                        <w:r>
                          <w:rPr>
                            <w:rFonts w:ascii="Calibri" w:hAnsi="Calibri" w:cs="Calibri"/>
                            <w:color w:val="000000"/>
                            <w:sz w:val="20"/>
                          </w:rPr>
                          <w:t>-</w:t>
                        </w:r>
                      </w:p>
                    </w:txbxContent>
                  </v:textbox>
                </v:rect>
                <v:rect id="Rectangle 39" o:spid="_x0000_s1061" style="position:absolute;left:20859;top:6102;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xNvgAAANwAAAAPAAAAZHJzL2Rvd25yZXYueG1sRE/bisIw&#10;EH1f8B/CCL6tqS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Mr/XE2+AAAA3AAAAA8AAAAAAAAA&#10;AAAAAAAABwIAAGRycy9kb3ducmV2LnhtbFBLBQYAAAAAAwADALcAAADyAgAAAAA=&#10;" filled="f" stroked="f">
                  <v:textbox style="mso-fit-shape-to-text:t" inset="0,0,0,0">
                    <w:txbxContent>
                      <w:p w14:paraId="24BF8BF0" w14:textId="77777777" w:rsidR="0067543B" w:rsidRDefault="0067543B" w:rsidP="00421819">
                        <w:r>
                          <w:rPr>
                            <w:rFonts w:ascii="Calibri" w:hAnsi="Calibri" w:cs="Calibri"/>
                            <w:color w:val="000000"/>
                            <w:sz w:val="20"/>
                          </w:rPr>
                          <w:t>donor</w:t>
                        </w:r>
                      </w:p>
                    </w:txbxContent>
                  </v:textbox>
                </v:rect>
                <v:rect id="Rectangle 40" o:spid="_x0000_s1062" style="position:absolute;left:23971;top:6102;width:393;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2ED0E7E5" w14:textId="77777777" w:rsidR="0067543B" w:rsidRDefault="0067543B" w:rsidP="00421819">
                        <w:r>
                          <w:rPr>
                            <w:rFonts w:ascii="Calibri" w:hAnsi="Calibri" w:cs="Calibri"/>
                            <w:color w:val="000000"/>
                            <w:sz w:val="20"/>
                          </w:rPr>
                          <w:t>-</w:t>
                        </w:r>
                      </w:p>
                    </w:txbxContent>
                  </v:textbox>
                </v:rect>
                <v:rect id="Rectangle 41" o:spid="_x0000_s1063" style="position:absolute;left:24358;top:6102;width:2242;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" filled="f" stroked="f">
                  <v:textbox style="mso-fit-shape-to-text:t" inset="0,0,0,0">
                    <w:txbxContent>
                      <w:p w14:paraId="508D894D" w14:textId="77777777" w:rsidR="0067543B" w:rsidRDefault="0067543B" w:rsidP="00421819">
                        <w:r>
                          <w:rPr>
                            <w:rFonts w:ascii="Calibri" w:hAnsi="Calibri" w:cs="Calibri"/>
                            <w:color w:val="000000"/>
                            <w:sz w:val="20"/>
                          </w:rPr>
                          <w:t>DU2</w:t>
                        </w:r>
                      </w:p>
                    </w:txbxContent>
                  </v:textbox>
                </v:rect>
                <v:oval id="Oval 42" o:spid="_x0000_s1064" style="position:absolute;left:12744;top:1143;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" strokeweight="0"/>
                <v:oval id="Oval 43" o:spid="_x0000_s1065" style="position:absolute;left:12744;top:1143;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" filled="f">
                  <v:stroke endcap="round"/>
                </v:oval>
                <v:line id="Line 44" o:spid="_x0000_s1066" style="position:absolute;flip:x;visibility:visible;mso-wrap-style:square" from="8966,2317" to="12909,8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">
                  <v:stroke endcap="round"/>
                </v:line>
                <v:line id="Line 45" o:spid="_x0000_s1067" style="position:absolute;flip:x y;visibility:visible;mso-wrap-style:square" from="14008,2330" to="18592,8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">
                  <v:stroke endcap="round"/>
                </v:line>
                <v:rect id="Rectangle 46" o:spid="_x0000_s1068" style="position:absolute;left:14598;top:698;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094C9F37" w14:textId="77777777" w:rsidR="0067543B" w:rsidRDefault="0067543B" w:rsidP="00421819">
                        <w:r>
                          <w:rPr>
                            <w:rFonts w:ascii="Calibri" w:hAnsi="Calibri" w:cs="Calibri"/>
                            <w:color w:val="000000"/>
                            <w:sz w:val="20"/>
                          </w:rPr>
                          <w:t>IAB</w:t>
                        </w:r>
                      </w:p>
                    </w:txbxContent>
                  </v:textbox>
                </v:rect>
                <v:rect id="Rectangle 47" o:spid="_x0000_s1069" style="position:absolute;left:16344;top:698;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14:paraId="0F61A347" w14:textId="77777777" w:rsidR="0067543B" w:rsidRDefault="0067543B" w:rsidP="00421819">
                        <w:r>
                          <w:rPr>
                            <w:rFonts w:ascii="Calibri" w:hAnsi="Calibri" w:cs="Calibri"/>
                            <w:color w:val="000000"/>
                            <w:sz w:val="20"/>
                          </w:rPr>
                          <w:t>-</w:t>
                        </w:r>
                      </w:p>
                    </w:txbxContent>
                  </v:textbox>
                </v:rect>
                <v:rect id="Rectangle 48" o:spid="_x0000_s1070" style="position:absolute;left:16732;top:698;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14:paraId="33305410" w14:textId="77777777" w:rsidR="0067543B" w:rsidRDefault="0067543B" w:rsidP="00421819">
                        <w:r>
                          <w:rPr>
                            <w:rFonts w:ascii="Calibri" w:hAnsi="Calibri" w:cs="Calibri"/>
                            <w:color w:val="000000"/>
                            <w:sz w:val="20"/>
                          </w:rPr>
                          <w:t>donor</w:t>
                        </w:r>
                      </w:p>
                    </w:txbxContent>
                  </v:textbox>
                </v:rect>
                <v:rect id="Rectangle 49" o:spid="_x0000_s1071" style="position:absolute;left:19843;top:698;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sqQvwAAANwAAAAPAAAAZHJzL2Rvd25yZXYueG1sRE/bisIw&#10;EH0X/Icwgm+aKrI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BPJsqQvwAAANwAAAAPAAAAAAAA&#10;AAAAAAAAAAcCAABkcnMvZG93bnJldi54bWxQSwUGAAAAAAMAAwC3AAAA8wIAAAAA&#10;" filled="f" stroked="f">
                  <v:textbox style="mso-fit-shape-to-text:t" inset="0,0,0,0">
                    <w:txbxContent>
                      <w:p w14:paraId="3B594DDC" w14:textId="77777777" w:rsidR="0067543B" w:rsidRDefault="0067543B" w:rsidP="00421819">
                        <w:r>
                          <w:rPr>
                            <w:rFonts w:ascii="Calibri" w:hAnsi="Calibri" w:cs="Calibri"/>
                            <w:color w:val="000000"/>
                            <w:sz w:val="20"/>
                          </w:rPr>
                          <w:t>-</w:t>
                        </w:r>
                      </w:p>
                    </w:txbxContent>
                  </v:textbox>
                </v:rect>
                <v:rect id="Rectangle 50" o:spid="_x0000_s1072" style="position:absolute;left:20231;top:698;width:1492;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m8LvwAAANwAAAAPAAAAZHJzL2Rvd25yZXYueG1sRE/bisIw&#10;EH0X/Icwgm+aKrg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Agam8LvwAAANwAAAAPAAAAAAAA&#10;AAAAAAAAAAcCAABkcnMvZG93bnJldi54bWxQSwUGAAAAAAMAAwC3AAAA8wIAAAAA&#10;" filled="f" stroked="f">
                  <v:textbox style="mso-fit-shape-to-text:t" inset="0,0,0,0">
                    <w:txbxContent>
                      <w:p w14:paraId="43BF9602" w14:textId="77777777" w:rsidR="0067543B" w:rsidRDefault="0067543B" w:rsidP="00421819">
                        <w:r>
                          <w:rPr>
                            <w:rFonts w:ascii="Calibri" w:hAnsi="Calibri" w:cs="Calibri"/>
                            <w:color w:val="000000"/>
                            <w:sz w:val="20"/>
                          </w:rPr>
                          <w:t>CU</w:t>
                        </w:r>
                      </w:p>
                    </w:txbxContent>
                  </v:textbox>
                </v:rect>
                <v:oval id="Oval 52" o:spid="_x0000_s1073" style="position:absolute;left:22618;top:21780;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" strokeweight="0"/>
                <v:oval id="Oval 53" o:spid="_x0000_s1074" style="position:absolute;left:22618;top:21780;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" filled="f">
                  <v:stroke endcap="round"/>
                </v:oval>
                <v:shape id="Freeform 55" o:spid="_x0000_s1075" style="position:absolute;left:8965;top:9491;width:5258;height:12668;visibility:visible;mso-wrap-style:square;v-text-anchor:top" coordsize="943,21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" adj="-11796480,,5400" path="m33,12r87,207c123,227,119,236,111,240v-8,3,-17,-1,-21,-9l4,25c,17,4,7,12,4v8,-4,18,,21,8xm182,366r87,207c272,581,268,590,260,594v-8,3,-17,-1,-21,-9l152,379v-3,-8,1,-18,9,-21c169,354,178,358,182,366xm331,720r87,207c421,935,417,944,409,948v-8,3,-18,-1,-21,-9l301,733v-3,-8,1,-18,9,-21c318,708,327,712,331,720xm480,1074r86,207c570,1289,566,1298,558,1302v-8,3,-18,-1,-21,-9l450,1087v-3,-8,,-18,9,-21c467,1062,476,1066,480,1074xm628,1428r87,207c719,1643,715,1652,707,1656v-9,3,-18,-1,-21,-9l599,1441v-4,-8,,-18,8,-21c616,1416,625,1420,628,1428xm777,1782r87,207c867,1997,864,2006,855,2010v-8,3,-17,-1,-21,-9l748,1795v-4,-8,,-18,8,-21c764,1770,774,1774,777,1782xm926,2136r14,34c943,2178,940,2187,931,2191v-8,3,-17,-1,-20,-9l896,2149v-3,-8,1,-18,9,-21c913,2124,923,2128,926,2136xe" fillcolor="#00b050" strokecolor="#00b050" strokeweight=".05pt">
                  <v:stroke joinstyle="round"/>
                  <v:formulas/>
                  <v:path arrowok="t" o:connecttype="custom" o:connectlocs="18399,6928;66905,126442;61887,138566;50178,133370;2230,14434;6690,2309;18399,6928;101472,211313;149978,330827;144960,342951;133251,337755;84746,218819;89764,206694;101472,211313;184545,415698;233051,535212;228033,547336;216325,542140;167819,423204;172837,411079;184545,415698;267618,620083;315566,739597;311106,751721;299398,746525;250892,627589;255910,615464;267618,620083;350134,824468;398639,943981;394179,956106;382471,950910;333965,831974;338425,819849;350134,824468;433207,1028853;481713,1148366;476695,1160491;464986,1155295;417038,1036359;421498,1024234;433207,1028853;516280,1233238;524085,1252868;519068,1264993;507917,1259797;499554,1240744;504572,1228619;516280,1233238" o:connectangles="0,0,0,0,0,0,0,0,0,0,0,0,0,0,0,0,0,0,0,0,0,0,0,0,0,0,0,0,0,0,0,0,0,0,0,0,0,0,0,0,0,0,0,0,0,0,0,0,0" textboxrect="0,0,943,2194"/>
                  <o:lock v:ext="edit" verticies="t"/>
                  <v:textbox>
                    <w:txbxContent>
                      <w:p w14:paraId="716D0CB0" w14:textId="77777777" w:rsidR="0067543B" w:rsidRDefault="0067543B" w:rsidP="00421819">
                        <w:pPr>
                          <w:jc w:val="center"/>
                        </w:pPr>
                      </w:p>
                    </w:txbxContent>
                  </v:textbox>
                </v:shape>
                <v:rect id="Rectangle 57" o:spid="_x0000_s1076" style="position:absolute;left:27317;top:3803;width:10154;height:8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" stroked="f"/>
                <v:rect id="Rectangle 58" o:spid="_x0000_s1077" style="position:absolute;left:27315;top:3803;width:10154;height:10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" filled="f">
                  <v:stroke joinstyle="round" endcap="round"/>
                </v:rect>
                <v:rect id="Rectangle 59" o:spid="_x0000_s1078" style="position:absolute;left:33470;top:4216;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53265954" w14:textId="77777777" w:rsidR="0067543B" w:rsidRDefault="0067543B" w:rsidP="00421819">
                        <w:r>
                          <w:rPr>
                            <w:rFonts w:ascii="Calibri" w:hAnsi="Calibri" w:cs="Calibri"/>
                            <w:color w:val="000000"/>
                            <w:sz w:val="18"/>
                            <w:szCs w:val="18"/>
                          </w:rPr>
                          <w:t>Path 1</w:t>
                        </w:r>
                      </w:p>
                    </w:txbxContent>
                  </v:textbox>
                </v:rect>
                <v:rect id="Rectangle 60" o:spid="_x0000_s1079" style="position:absolute;left:33470;top:6051;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" filled="f" stroked="f">
                  <v:textbox style="mso-fit-shape-to-text:t" inset="0,0,0,0">
                    <w:txbxContent>
                      <w:p w14:paraId="38FFCEC9" w14:textId="77777777" w:rsidR="0067543B" w:rsidRDefault="0067543B" w:rsidP="00421819">
                        <w:r>
                          <w:rPr>
                            <w:rFonts w:ascii="Calibri" w:hAnsi="Calibri" w:cs="Calibri"/>
                            <w:color w:val="000000"/>
                            <w:sz w:val="18"/>
                            <w:szCs w:val="18"/>
                          </w:rPr>
                          <w:t>Path 2</w:t>
                        </w:r>
                      </w:p>
                    </w:txbxContent>
                  </v:textbox>
                </v:rect>
                <v:rect id="Rectangle 61" o:spid="_x0000_s1080" style="position:absolute;left:33470;top:7810;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25B44BA6" w14:textId="77777777" w:rsidR="0067543B" w:rsidRDefault="0067543B" w:rsidP="00421819">
                        <w:r>
                          <w:rPr>
                            <w:rFonts w:ascii="Calibri" w:hAnsi="Calibri" w:cs="Calibri"/>
                            <w:color w:val="000000"/>
                            <w:sz w:val="18"/>
                            <w:szCs w:val="18"/>
                          </w:rPr>
                          <w:t>Path 3</w:t>
                        </w:r>
                      </w:p>
                    </w:txbxContent>
                  </v:textbox>
                </v:rect>
                <v:rect id="Rectangle 62" o:spid="_x0000_s1081" style="position:absolute;left:33522;top:9701;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3B737C12" w14:textId="77777777" w:rsidR="0067543B" w:rsidRDefault="0067543B" w:rsidP="00421819">
                        <w:r>
                          <w:rPr>
                            <w:rFonts w:ascii="Calibri" w:hAnsi="Calibri" w:cs="Calibri"/>
                            <w:color w:val="000000"/>
                            <w:sz w:val="18"/>
                            <w:szCs w:val="18"/>
                          </w:rPr>
                          <w:t>Path 4</w:t>
                        </w:r>
                      </w:p>
                    </w:txbxContent>
                  </v:textbox>
                </v:rect>
                <v:shape id="Freeform 63" o:spid="_x0000_s1082" style="position:absolute;left:28041;top:4775;width:4928;height:190;visibility:visible;mso-wrap-style:square;v-text-anchor:top" coordsize="82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" path="m16,l240,v9,,16,7,16,16c256,25,249,32,240,32l16,32c7,32,,25,,16,,7,7,,16,xm400,l624,v9,,16,7,16,16c640,25,633,32,624,32r-224,c391,32,384,25,384,16,384,7,391,,400,xm784,r29,c821,,829,7,829,16v,9,-8,16,-16,16l784,32v-9,,-16,-7,-16,-16c768,7,775,,784,xe" fillcolor="#00b050" strokecolor="#00b050" strokeweight=".05pt">
                  <v:path arrowok="t" o:connecttype="custom" o:connectlocs="9510,0;142657,0;152167,9525;142657,19050;9510,19050;0,9525;9510,0;237761,0;370907,0;380418,9525;370907,19050;237761,19050;228251,9525;237761,0;466012,0;483250,0;492760,9525;483250,19050;466012,19050;456501,9525;466012,0" o:connectangles="0,0,0,0,0,0,0,0,0,0,0,0,0,0,0,0,0,0,0,0,0"/>
                  <o:lock v:ext="edit" verticies="t"/>
                </v:shape>
                <v:shape id="Freeform 64" o:spid="_x0000_s1083" style="position:absolute;left:28200;top:6616;width:4769;height:191;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" path="m16,l240,v9,,16,7,16,16c256,24,249,32,240,32l16,32c7,32,,24,,16,,7,7,,16,xm400,l624,v9,,16,7,16,16c640,24,633,32,624,32r-224,c391,32,384,24,384,16,384,7,391,,400,xm784,r3,c795,,803,7,803,16v,8,-8,16,-16,16l784,32v-9,,-16,-8,-16,-16c768,7,775,,784,xe" fillcolor="red" strokecolor="red"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shape id="Freeform 65" o:spid="_x0000_s1084" style="position:absolute;left:28200;top:8382;width:4769;height:190;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" path="m16,l240,v9,,16,7,16,16c256,25,249,32,240,32l16,32c7,32,,25,,16,,7,7,,16,xm400,l624,v9,,16,7,16,16c640,25,633,32,624,32r-224,c391,32,384,25,384,16,384,7,391,,400,xm784,r3,c795,,803,7,803,16v,9,-8,16,-16,16l784,32v-9,,-16,-7,-16,-16c768,7,775,,784,xe" fillcolor="#00b0f0" strokecolor="#00b0f0"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shape id="Freeform 66" o:spid="_x0000_s1085" style="position:absolute;left:28200;top:10185;width:4769;height:190;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" path="m16,l240,v9,,16,7,16,16c256,25,249,32,240,32l16,32c7,32,,25,,16,,7,7,,16,xm400,l624,v9,,16,7,16,16c640,25,633,32,624,32r-224,c391,32,384,25,384,16,384,7,391,,400,xm784,r3,c795,,803,7,803,16v,9,-8,16,-16,16l784,32v-9,,-16,-7,-16,-16c768,7,775,,784,xe" fillcolor="#7030a0" strokecolor="#7030a0"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line id="Line 44" o:spid="_x0000_s1086" style="position:absolute;visibility:visible;mso-wrap-style:square" from="8782,9702" to="13838,2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">
                  <v:stroke endcap="round"/>
                </v:line>
                <v:line id="Line 36" o:spid="_x0000_s1087" style="position:absolute;flip:x;visibility:visible;mso-wrap-style:square" from="14486,16153" to="18453,22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">
                  <v:stroke endcap="round"/>
                </v:line>
                <v:shape id="Freeform: Shape 191" o:spid="_x0000_s1088" style="position:absolute;left:14781;top:9365;width:5048;height:12981;visibility:visible;mso-wrap-style:square;v-text-anchor:middle" coordsize="485190,1279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" path="m431514,v43665,201630,87331,403260,15412,616449c375007,829638,187503,1054385,,1279132e" filled="f" strokecolor="#00b0f0" strokeweight="1.75pt">
                  <v:stroke dashstyle="longDash" joinstyle="miter"/>
                  <v:path arrowok="t" o:connecttype="custom" o:connectlocs="448944,0;464978,625599;0,1298118" o:connectangles="0,0,0"/>
                </v:shape>
                <v:shape id="Freeform: Shape 192" o:spid="_x0000_s1089" style="position:absolute;left:15103;top:9144;width:12188;height:13613;visibility:visible;mso-wrap-style:square;v-text-anchor:middle" coordsize="1255018,136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" path="m452063,v420384,210192,869971,471755,794627,683232c1171346,894709,207782,1248310,,1361326r,e" filled="f" strokecolor="#7030a0" strokeweight="1.75pt">
                  <v:stroke dashstyle="longDash" joinstyle="miter"/>
                  <v:path arrowok="t" o:connecttype="custom" o:connectlocs="439043,0;1210785,683232;0,1361326;0,1361326" o:connectangles="0,0,0,0"/>
                </v:shape>
                <v:shape id="Freeform: Shape 193" o:spid="_x0000_s1090" style="position:absolute;left:9545;top:9144;width:9181;height:13062;visibility:visible;mso-wrap-style:square;v-text-anchor:middle" coordsize="954611,1306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" path="m,c166635,85410,333270,170821,492369,276329,651468,381837,951244,461387,954593,633046v3350,171659,-442127,673239,-442127,673239l512466,1306285e" filled="f" strokecolor="red" strokeweight="1.5pt">
                  <v:stroke dashstyle="longDash" joinstyle="miter"/>
                  <v:path arrowok="t" o:connecttype="custom" o:connectlocs="0,0;473497,276329;918004,633046;492823,1306285;492823,1306285" o:connectangles="0,0,0,0,0"/>
                </v:shape>
                <v:line id="Line 17" o:spid="_x0000_s1091" style="position:absolute;visibility:visible;mso-wrap-style:square" from="14270,12832" to="14403,22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">
                  <v:stroke endcap="round"/>
                </v:line>
                <v:shape id="Freeform 66" o:spid="_x0000_s1092" style="position:absolute;left:28204;top:11920;width:4763;height:184;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" path="m16,l240,v9,,16,7,16,16c256,25,249,32,240,32l16,32c7,32,,25,,16,,7,7,,16,xm400,l624,v9,,16,7,16,16c640,25,633,32,624,32r-224,c391,32,384,25,384,16,384,7,391,,400,xm784,r3,c795,,803,7,803,16v,9,-8,16,-16,16l784,32v-9,,-16,-7,-16,-16c768,7,775,,784,xe" fillcolor="#ffc000" strokecolor="#ffc000" strokeweight=".05pt">
                  <v:path arrowok="t" o:connecttype="custom" o:connectlocs="9489,0;142341,0;151831,9208;142341,18415;9489,18415;0,9208;9489,0;237235,0;370087,0;379577,9208;370087,18415;237235,18415;227746,9208;237235,0;464981,0;466761,0;476250,9208;466761,18415;464981,18415;455492,9208;464981,0" o:connectangles="0,0,0,0,0,0,0,0,0,0,0,0,0,0,0,0,0,0,0,0,0"/>
                  <o:lock v:ext="edit" verticies="t"/>
                </v:shape>
                <v:rect id="Rectangle 196" o:spid="_x0000_s1093" style="position:absolute;left:33546;top:11303;width:296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BeGvwAAANwAAAAPAAAAZHJzL2Rvd25yZXYueG1sRE/NisIw&#10;EL4v+A5hBG9rqgdxq1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BgtBeGvwAAANwAAAAPAAAAAAAA&#10;AAAAAAAAAAcCAABkcnMvZG93bnJldi54bWxQSwUGAAAAAAMAAwC3AAAA8wIAAAAA&#10;" filled="f" stroked="f">
                  <v:textbox style="mso-fit-shape-to-text:t" inset="0,0,0,0">
                    <w:txbxContent>
                      <w:p w14:paraId="343FE1B6" w14:textId="77777777" w:rsidR="0067543B" w:rsidRDefault="0067543B" w:rsidP="00421819">
                        <w:pPr>
                          <w:rPr>
                            <w:sz w:val="24"/>
                            <w:szCs w:val="24"/>
                          </w:rPr>
                        </w:pPr>
                        <w:r>
                          <w:rPr>
                            <w:rFonts w:ascii="Calibri" w:hAnsi="Calibri" w:cs="Calibri"/>
                            <w:color w:val="000000"/>
                            <w:sz w:val="18"/>
                            <w:szCs w:val="18"/>
                          </w:rPr>
                          <w:t>Path 5</w:t>
                        </w:r>
                      </w:p>
                    </w:txbxContent>
                  </v:textbox>
                </v:rect>
                <v:shape id="Freeform: Shape 197" o:spid="_x0000_s1094" style="position:absolute;left:13831;top:8787;width:4302;height:12989;visibility:visible;mso-wrap-style:square;v-text-anchor:middle" coordsize="486708,1238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" path="m486708,c299633,50942,112558,101885,39783,308224,-32992,514563,8532,876299,50057,1238036e" filled="f" strokecolor="#ffc000" strokeweight="1.5pt">
                  <v:stroke dashstyle="longDash" joinstyle="miter"/>
                  <v:path arrowok="t" o:connecttype="custom" o:connectlocs="430225,0;35166,323394;44248,1298967" o:connectangles="0,0,0"/>
                </v:shape>
                <w10:wrap type="topAndBottom"/>
              </v:group>
            </w:pict>
          </mc:Fallback>
        </mc:AlternateContent>
      </w:r>
      <w:r>
        <w:rPr>
          <w:rFonts w:eastAsiaTheme="minorEastAsia"/>
          <w:sz w:val="20"/>
          <w:lang w:eastAsia="zh-CN"/>
        </w:rPr>
        <w:t xml:space="preserve">Figure </w:t>
      </w:r>
      <w:r w:rsidR="00DB121A">
        <w:rPr>
          <w:rFonts w:eastAsiaTheme="minorEastAsia"/>
          <w:sz w:val="20"/>
          <w:lang w:eastAsia="zh-CN"/>
        </w:rPr>
        <w:t>2</w:t>
      </w:r>
      <w:r>
        <w:rPr>
          <w:rFonts w:eastAsiaTheme="minorEastAsia"/>
          <w:sz w:val="20"/>
          <w:lang w:eastAsia="zh-CN"/>
        </w:rPr>
        <w:t>. Illustration of 5 different routing paths in an IAB network</w:t>
      </w:r>
    </w:p>
    <w:p w14:paraId="6ECA5A8F" w14:textId="1362CB1A" w:rsidR="00421819" w:rsidRDefault="00B66A64" w:rsidP="00421819">
      <w:pPr>
        <w:jc w:val="both"/>
        <w:rPr>
          <w:rFonts w:eastAsiaTheme="minorEastAsia"/>
          <w:sz w:val="20"/>
          <w:lang w:eastAsia="zh-CN"/>
        </w:rPr>
      </w:pPr>
      <w:r>
        <w:rPr>
          <w:rFonts w:eastAsiaTheme="minorEastAsia"/>
          <w:sz w:val="20"/>
          <w:lang w:eastAsia="zh-CN"/>
        </w:rPr>
        <w:t xml:space="preserve">Now </w:t>
      </w:r>
      <w:proofErr w:type="gramStart"/>
      <w:r>
        <w:rPr>
          <w:rFonts w:eastAsiaTheme="minorEastAsia"/>
          <w:sz w:val="20"/>
          <w:lang w:eastAsia="zh-CN"/>
        </w:rPr>
        <w:t>let’s</w:t>
      </w:r>
      <w:proofErr w:type="gramEnd"/>
      <w:r>
        <w:rPr>
          <w:rFonts w:eastAsiaTheme="minorEastAsia"/>
          <w:sz w:val="20"/>
          <w:lang w:eastAsia="zh-CN"/>
        </w:rPr>
        <w:t xml:space="preserve"> assume that the throughput of the BH link between IAB node 1 and IAB node 4 is insufficient for IAB node 1 to schedule all of the data corresponding to Path 5. This would manifest itself as congestion and excessive buffering of </w:t>
      </w:r>
      <w:r>
        <w:rPr>
          <w:rFonts w:eastAsiaTheme="minorEastAsia"/>
          <w:sz w:val="20"/>
          <w:lang w:eastAsia="zh-CN"/>
        </w:rPr>
        <w:lastRenderedPageBreak/>
        <w:t>data at IAB node 1.</w:t>
      </w:r>
      <w:r w:rsidR="006237BB">
        <w:rPr>
          <w:rFonts w:eastAsiaTheme="minorEastAsia"/>
          <w:sz w:val="20"/>
          <w:lang w:eastAsia="zh-CN"/>
        </w:rPr>
        <w:t xml:space="preserve"> </w:t>
      </w:r>
      <w:r>
        <w:rPr>
          <w:rFonts w:eastAsiaTheme="minorEastAsia"/>
          <w:sz w:val="20"/>
          <w:lang w:eastAsia="zh-CN"/>
        </w:rPr>
        <w:t xml:space="preserve">As discussed in </w:t>
      </w:r>
      <w:r w:rsidR="00220153">
        <w:rPr>
          <w:rFonts w:eastAsiaTheme="minorEastAsia"/>
          <w:sz w:val="20"/>
          <w:lang w:eastAsia="zh-CN"/>
        </w:rPr>
        <w:t>[12]</w:t>
      </w:r>
      <w:r>
        <w:rPr>
          <w:rFonts w:eastAsiaTheme="minorEastAsia"/>
          <w:sz w:val="20"/>
          <w:lang w:eastAsia="zh-CN"/>
        </w:rPr>
        <w:t xml:space="preserve"> the limiting case would be the complete failure of the BH link between IAB node 1 and IAB node 4.</w:t>
      </w:r>
      <w:r w:rsidR="006237BB">
        <w:rPr>
          <w:rFonts w:eastAsiaTheme="minorEastAsia"/>
          <w:sz w:val="20"/>
          <w:lang w:eastAsia="zh-CN"/>
        </w:rPr>
        <w:t xml:space="preserve"> In Rel. 16 we allow IAB node 1 to select another way to forward the data towards IAB node 4, rather than simply letting it accumulate. However, congestion would have essentially the same effect.</w:t>
      </w:r>
    </w:p>
    <w:p w14:paraId="023AFBE0" w14:textId="33CE782A" w:rsidR="006237BB" w:rsidRDefault="006237BB" w:rsidP="006237BB">
      <w:pPr>
        <w:jc w:val="both"/>
        <w:rPr>
          <w:rFonts w:eastAsiaTheme="minorEastAsia"/>
          <w:sz w:val="20"/>
          <w:lang w:eastAsia="zh-CN"/>
        </w:rPr>
      </w:pPr>
      <w:proofErr w:type="gramStart"/>
      <w:r>
        <w:rPr>
          <w:rFonts w:eastAsiaTheme="minorEastAsia"/>
          <w:sz w:val="20"/>
          <w:lang w:eastAsia="zh-CN"/>
        </w:rPr>
        <w:t>Similar to</w:t>
      </w:r>
      <w:proofErr w:type="gramEnd"/>
      <w:r>
        <w:rPr>
          <w:rFonts w:eastAsiaTheme="minorEastAsia"/>
          <w:sz w:val="20"/>
          <w:lang w:eastAsia="zh-CN"/>
        </w:rPr>
        <w:t xml:space="preserve"> the RLF case, the congestion could be alleviated by IAB node 1 selecting an alternate path to route the accumulating data towards IAB node 4. For example, IAB node 1 could select to route </w:t>
      </w:r>
      <w:proofErr w:type="gramStart"/>
      <w:r>
        <w:rPr>
          <w:rFonts w:eastAsiaTheme="minorEastAsia"/>
          <w:sz w:val="20"/>
          <w:lang w:eastAsia="zh-CN"/>
        </w:rPr>
        <w:t>some</w:t>
      </w:r>
      <w:proofErr w:type="gramEnd"/>
      <w:r>
        <w:rPr>
          <w:rFonts w:eastAsiaTheme="minorEastAsia"/>
          <w:sz w:val="20"/>
          <w:lang w:eastAsia="zh-CN"/>
        </w:rPr>
        <w:t xml:space="preserve"> or all </w:t>
      </w:r>
      <w:r w:rsidR="002D4949">
        <w:rPr>
          <w:rFonts w:eastAsiaTheme="minorEastAsia"/>
          <w:sz w:val="20"/>
          <w:lang w:eastAsia="zh-CN"/>
        </w:rPr>
        <w:t xml:space="preserve">of </w:t>
      </w:r>
      <w:r>
        <w:rPr>
          <w:rFonts w:eastAsiaTheme="minorEastAsia"/>
          <w:sz w:val="20"/>
          <w:lang w:eastAsia="zh-CN"/>
        </w:rPr>
        <w:t xml:space="preserve">the accumulating data addressed to IAB node 4 towards IAB node 2, as illustrated in Figure </w:t>
      </w:r>
      <w:r w:rsidR="00DB121A">
        <w:rPr>
          <w:rFonts w:eastAsiaTheme="minorEastAsia"/>
          <w:sz w:val="20"/>
          <w:lang w:eastAsia="zh-CN"/>
        </w:rPr>
        <w:t>3</w:t>
      </w:r>
      <w:r>
        <w:rPr>
          <w:rFonts w:eastAsiaTheme="minorEastAsia"/>
          <w:sz w:val="20"/>
          <w:lang w:eastAsia="zh-CN"/>
        </w:rPr>
        <w:t xml:space="preserve">. In fact, this is exactly analogous to what how IAB 1 might respond to </w:t>
      </w:r>
      <w:proofErr w:type="gramStart"/>
      <w:r>
        <w:rPr>
          <w:rFonts w:eastAsiaTheme="minorEastAsia"/>
          <w:sz w:val="20"/>
          <w:lang w:eastAsia="zh-CN"/>
        </w:rPr>
        <w:t>a</w:t>
      </w:r>
      <w:proofErr w:type="gramEnd"/>
      <w:r>
        <w:rPr>
          <w:rFonts w:eastAsiaTheme="minorEastAsia"/>
          <w:sz w:val="20"/>
          <w:lang w:eastAsia="zh-CN"/>
        </w:rPr>
        <w:t xml:space="preserve"> RLF.</w:t>
      </w:r>
    </w:p>
    <w:p w14:paraId="200D18C8" w14:textId="6C70B72A" w:rsidR="00EC1174" w:rsidRDefault="006237BB" w:rsidP="00EA22A3">
      <w:pPr>
        <w:spacing w:after="0"/>
        <w:jc w:val="center"/>
        <w:rPr>
          <w:rFonts w:eastAsiaTheme="minorEastAsia"/>
          <w:sz w:val="20"/>
          <w:lang w:eastAsia="zh-CN"/>
        </w:rPr>
      </w:pPr>
      <w:r>
        <w:rPr>
          <w:noProof/>
        </w:rPr>
        <mc:AlternateContent>
          <mc:Choice Requires="wpc">
            <w:drawing>
              <wp:anchor distT="0" distB="0" distL="114300" distR="114300" simplePos="0" relativeHeight="251661312" behindDoc="0" locked="0" layoutInCell="1" allowOverlap="1" wp14:anchorId="6898908B" wp14:editId="7ED84840">
                <wp:simplePos x="0" y="0"/>
                <wp:positionH relativeFrom="column">
                  <wp:align>center</wp:align>
                </wp:positionH>
                <wp:positionV relativeFrom="paragraph">
                  <wp:posOffset>0</wp:posOffset>
                </wp:positionV>
                <wp:extent cx="3758184" cy="2542032"/>
                <wp:effectExtent l="0" t="0" r="13970" b="10795"/>
                <wp:wrapTopAndBottom/>
                <wp:docPr id="139" name="Canvas 1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solidFill>
                            <a:schemeClr val="tx1"/>
                          </a:solidFill>
                        </a:ln>
                      </wpc:whole>
                      <wps:wsp>
                        <wps:cNvPr id="75" name="Oval 7"/>
                        <wps:cNvSpPr>
                          <a:spLocks noChangeArrowheads="1"/>
                        </wps:cNvSpPr>
                        <wps:spPr bwMode="auto">
                          <a:xfrm>
                            <a:off x="1824355" y="805180"/>
                            <a:ext cx="143510" cy="14478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76" name="Oval 8"/>
                        <wps:cNvSpPr>
                          <a:spLocks noChangeArrowheads="1"/>
                        </wps:cNvSpPr>
                        <wps:spPr bwMode="auto">
                          <a:xfrm>
                            <a:off x="1824355" y="805180"/>
                            <a:ext cx="143510" cy="14478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Oval 10"/>
                        <wps:cNvSpPr>
                          <a:spLocks noChangeArrowheads="1"/>
                        </wps:cNvSpPr>
                        <wps:spPr bwMode="auto">
                          <a:xfrm>
                            <a:off x="1355090" y="1139789"/>
                            <a:ext cx="144145"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Oval 11"/>
                        <wps:cNvSpPr>
                          <a:spLocks noChangeArrowheads="1"/>
                        </wps:cNvSpPr>
                        <wps:spPr bwMode="auto">
                          <a:xfrm>
                            <a:off x="1824355" y="1492885"/>
                            <a:ext cx="143510"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79" name="Oval 12"/>
                        <wps:cNvSpPr>
                          <a:spLocks noChangeArrowheads="1"/>
                        </wps:cNvSpPr>
                        <wps:spPr bwMode="auto">
                          <a:xfrm>
                            <a:off x="1824355" y="1492885"/>
                            <a:ext cx="143510"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Oval 13"/>
                        <wps:cNvSpPr>
                          <a:spLocks noChangeArrowheads="1"/>
                        </wps:cNvSpPr>
                        <wps:spPr bwMode="auto">
                          <a:xfrm>
                            <a:off x="2644775" y="1492885"/>
                            <a:ext cx="144145"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81" name="Oval 14"/>
                        <wps:cNvSpPr>
                          <a:spLocks noChangeArrowheads="1"/>
                        </wps:cNvSpPr>
                        <wps:spPr bwMode="auto">
                          <a:xfrm>
                            <a:off x="2644775" y="1492885"/>
                            <a:ext cx="144145"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Oval 15"/>
                        <wps:cNvSpPr>
                          <a:spLocks noChangeArrowheads="1"/>
                        </wps:cNvSpPr>
                        <wps:spPr bwMode="auto">
                          <a:xfrm>
                            <a:off x="1362710" y="2212975"/>
                            <a:ext cx="144145"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83" name="Oval 16"/>
                        <wps:cNvSpPr>
                          <a:spLocks noChangeArrowheads="1"/>
                        </wps:cNvSpPr>
                        <wps:spPr bwMode="auto">
                          <a:xfrm>
                            <a:off x="1362710" y="2212975"/>
                            <a:ext cx="144145" cy="144145"/>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Line 17"/>
                        <wps:cNvCnPr>
                          <a:cxnSpLocks noChangeShapeType="1"/>
                        </wps:cNvCnPr>
                        <wps:spPr bwMode="auto">
                          <a:xfrm flipH="1">
                            <a:off x="1478125" y="907415"/>
                            <a:ext cx="352582" cy="253391"/>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5" name="Line 18"/>
                        <wps:cNvCnPr>
                          <a:cxnSpLocks noChangeShapeType="1"/>
                        </wps:cNvCnPr>
                        <wps:spPr bwMode="auto">
                          <a:xfrm>
                            <a:off x="1896745" y="949960"/>
                            <a:ext cx="0" cy="54292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 name="Line 19"/>
                        <wps:cNvCnPr>
                          <a:cxnSpLocks noChangeShapeType="1"/>
                        </wps:cNvCnPr>
                        <wps:spPr bwMode="auto">
                          <a:xfrm>
                            <a:off x="1949450" y="925830"/>
                            <a:ext cx="720725" cy="5842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7" name="Freeform 21"/>
                        <wps:cNvSpPr>
                          <a:spLocks/>
                        </wps:cNvSpPr>
                        <wps:spPr bwMode="auto">
                          <a:xfrm>
                            <a:off x="1929130" y="1628140"/>
                            <a:ext cx="772160" cy="590550"/>
                          </a:xfrm>
                          <a:custGeom>
                            <a:avLst/>
                            <a:gdLst>
                              <a:gd name="T0" fmla="*/ 0 w 1216"/>
                              <a:gd name="T1" fmla="*/ 0 h 930"/>
                              <a:gd name="T2" fmla="*/ 595 w 1216"/>
                              <a:gd name="T3" fmla="*/ 930 h 930"/>
                              <a:gd name="T4" fmla="*/ 1216 w 1216"/>
                              <a:gd name="T5" fmla="*/ 11 h 930"/>
                            </a:gdLst>
                            <a:ahLst/>
                            <a:cxnLst>
                              <a:cxn ang="0">
                                <a:pos x="T0" y="T1"/>
                              </a:cxn>
                              <a:cxn ang="0">
                                <a:pos x="T2" y="T3"/>
                              </a:cxn>
                              <a:cxn ang="0">
                                <a:pos x="T4" y="T5"/>
                              </a:cxn>
                            </a:cxnLst>
                            <a:rect l="0" t="0" r="r" b="b"/>
                            <a:pathLst>
                              <a:path w="1216" h="930">
                                <a:moveTo>
                                  <a:pt x="0" y="0"/>
                                </a:moveTo>
                                <a:lnTo>
                                  <a:pt x="595" y="930"/>
                                </a:lnTo>
                                <a:lnTo>
                                  <a:pt x="1216" y="11"/>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Line 22"/>
                        <wps:cNvCnPr>
                          <a:cxnSpLocks noChangeShapeType="1"/>
                        </wps:cNvCnPr>
                        <wps:spPr bwMode="auto">
                          <a:xfrm flipH="1">
                            <a:off x="1499235" y="1614170"/>
                            <a:ext cx="1153795" cy="63817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 name="Rectangle 23"/>
                        <wps:cNvSpPr>
                          <a:spLocks noChangeArrowheads="1"/>
                        </wps:cNvSpPr>
                        <wps:spPr bwMode="auto">
                          <a:xfrm>
                            <a:off x="1103042" y="1162078"/>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5E5DC" w14:textId="77777777" w:rsidR="0067543B" w:rsidRDefault="0067543B" w:rsidP="006237BB">
                              <w:r>
                                <w:rPr>
                                  <w:rFonts w:ascii="Calibri" w:hAnsi="Calibri" w:cs="Calibri"/>
                                  <w:color w:val="000000"/>
                                  <w:sz w:val="18"/>
                                  <w:szCs w:val="18"/>
                                </w:rPr>
                                <w:t>IAB 1</w:t>
                              </w:r>
                            </w:p>
                          </w:txbxContent>
                        </wps:txbx>
                        <wps:bodyPr rot="0" vert="horz" wrap="none" lIns="0" tIns="0" rIns="0" bIns="0" anchor="t" anchorCtr="0">
                          <a:spAutoFit/>
                        </wps:bodyPr>
                      </wps:wsp>
                      <wps:wsp>
                        <wps:cNvPr id="90" name="Rectangle 24"/>
                        <wps:cNvSpPr>
                          <a:spLocks noChangeArrowheads="1"/>
                        </wps:cNvSpPr>
                        <wps:spPr bwMode="auto">
                          <a:xfrm>
                            <a:off x="1510030" y="1498600"/>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6D8D90" w14:textId="77777777" w:rsidR="0067543B" w:rsidRDefault="0067543B" w:rsidP="006237BB">
                              <w:r>
                                <w:rPr>
                                  <w:rFonts w:ascii="Calibri" w:hAnsi="Calibri" w:cs="Calibri"/>
                                  <w:color w:val="000000"/>
                                  <w:sz w:val="18"/>
                                  <w:szCs w:val="18"/>
                                </w:rPr>
                                <w:t>IAB 2</w:t>
                              </w:r>
                            </w:p>
                          </w:txbxContent>
                        </wps:txbx>
                        <wps:bodyPr rot="0" vert="horz" wrap="none" lIns="0" tIns="0" rIns="0" bIns="0" anchor="t" anchorCtr="0">
                          <a:spAutoFit/>
                        </wps:bodyPr>
                      </wps:wsp>
                      <wps:wsp>
                        <wps:cNvPr id="91" name="Rectangle 25"/>
                        <wps:cNvSpPr>
                          <a:spLocks noChangeArrowheads="1"/>
                        </wps:cNvSpPr>
                        <wps:spPr bwMode="auto">
                          <a:xfrm>
                            <a:off x="2264410" y="1498600"/>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0B337" w14:textId="77777777" w:rsidR="0067543B" w:rsidRDefault="0067543B" w:rsidP="006237BB">
                              <w:r>
                                <w:rPr>
                                  <w:rFonts w:ascii="Calibri" w:hAnsi="Calibri" w:cs="Calibri"/>
                                  <w:color w:val="000000"/>
                                  <w:sz w:val="18"/>
                                  <w:szCs w:val="18"/>
                                </w:rPr>
                                <w:t>IAB 3</w:t>
                              </w:r>
                            </w:p>
                          </w:txbxContent>
                        </wps:txbx>
                        <wps:bodyPr rot="0" vert="horz" wrap="none" lIns="0" tIns="0" rIns="0" bIns="0" anchor="t" anchorCtr="0">
                          <a:spAutoFit/>
                        </wps:bodyPr>
                      </wps:wsp>
                      <wps:wsp>
                        <wps:cNvPr id="92" name="Rectangle 26"/>
                        <wps:cNvSpPr>
                          <a:spLocks noChangeArrowheads="1"/>
                        </wps:cNvSpPr>
                        <wps:spPr bwMode="auto">
                          <a:xfrm>
                            <a:off x="1067435" y="2237105"/>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B96C15" w14:textId="77777777" w:rsidR="0067543B" w:rsidRDefault="0067543B" w:rsidP="006237BB">
                              <w:r>
                                <w:rPr>
                                  <w:rFonts w:ascii="Calibri" w:hAnsi="Calibri" w:cs="Calibri"/>
                                  <w:color w:val="000000"/>
                                  <w:sz w:val="18"/>
                                  <w:szCs w:val="18"/>
                                </w:rPr>
                                <w:t>IAB 4</w:t>
                              </w:r>
                            </w:p>
                          </w:txbxContent>
                        </wps:txbx>
                        <wps:bodyPr rot="0" vert="horz" wrap="none" lIns="0" tIns="0" rIns="0" bIns="0" anchor="t" anchorCtr="0">
                          <a:spAutoFit/>
                        </wps:bodyPr>
                      </wps:wsp>
                      <wps:wsp>
                        <wps:cNvPr id="93" name="Rectangle 27"/>
                        <wps:cNvSpPr>
                          <a:spLocks noChangeArrowheads="1"/>
                        </wps:cNvSpPr>
                        <wps:spPr bwMode="auto">
                          <a:xfrm>
                            <a:off x="2462530" y="2219325"/>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14BC9" w14:textId="77777777" w:rsidR="0067543B" w:rsidRDefault="0067543B" w:rsidP="006237BB">
                              <w:r>
                                <w:rPr>
                                  <w:rFonts w:ascii="Calibri" w:hAnsi="Calibri" w:cs="Calibri"/>
                                  <w:color w:val="000000"/>
                                  <w:sz w:val="18"/>
                                  <w:szCs w:val="18"/>
                                </w:rPr>
                                <w:t>IAB 5</w:t>
                              </w:r>
                            </w:p>
                          </w:txbxContent>
                        </wps:txbx>
                        <wps:bodyPr rot="0" vert="horz" wrap="none" lIns="0" tIns="0" rIns="0" bIns="0" anchor="t" anchorCtr="0">
                          <a:spAutoFit/>
                        </wps:bodyPr>
                      </wps:wsp>
                      <wps:wsp>
                        <wps:cNvPr id="94" name="Rectangle 28"/>
                        <wps:cNvSpPr>
                          <a:spLocks noChangeArrowheads="1"/>
                        </wps:cNvSpPr>
                        <wps:spPr bwMode="auto">
                          <a:xfrm>
                            <a:off x="75565" y="684530"/>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A8C9D" w14:textId="77777777" w:rsidR="0067543B" w:rsidRDefault="0067543B" w:rsidP="006237BB">
                              <w:r>
                                <w:rPr>
                                  <w:rFonts w:ascii="Calibri" w:hAnsi="Calibri" w:cs="Calibri"/>
                                  <w:color w:val="000000"/>
                                  <w:sz w:val="20"/>
                                </w:rPr>
                                <w:t>IAB</w:t>
                              </w:r>
                            </w:p>
                          </w:txbxContent>
                        </wps:txbx>
                        <wps:bodyPr rot="0" vert="horz" wrap="none" lIns="0" tIns="0" rIns="0" bIns="0" anchor="t" anchorCtr="0">
                          <a:spAutoFit/>
                        </wps:bodyPr>
                      </wps:wsp>
                      <wps:wsp>
                        <wps:cNvPr id="95" name="Rectangle 29"/>
                        <wps:cNvSpPr>
                          <a:spLocks noChangeArrowheads="1"/>
                        </wps:cNvSpPr>
                        <wps:spPr bwMode="auto">
                          <a:xfrm>
                            <a:off x="249555" y="68453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43C654" w14:textId="77777777" w:rsidR="0067543B" w:rsidRDefault="0067543B" w:rsidP="006237BB">
                              <w:r>
                                <w:rPr>
                                  <w:rFonts w:ascii="Calibri" w:hAnsi="Calibri" w:cs="Calibri"/>
                                  <w:color w:val="000000"/>
                                  <w:sz w:val="20"/>
                                </w:rPr>
                                <w:t>-</w:t>
                              </w:r>
                            </w:p>
                          </w:txbxContent>
                        </wps:txbx>
                        <wps:bodyPr rot="0" vert="horz" wrap="none" lIns="0" tIns="0" rIns="0" bIns="0" anchor="t" anchorCtr="0">
                          <a:spAutoFit/>
                        </wps:bodyPr>
                      </wps:wsp>
                      <wps:wsp>
                        <wps:cNvPr id="96" name="Rectangle 30"/>
                        <wps:cNvSpPr>
                          <a:spLocks noChangeArrowheads="1"/>
                        </wps:cNvSpPr>
                        <wps:spPr bwMode="auto">
                          <a:xfrm>
                            <a:off x="288290" y="684530"/>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7A077A" w14:textId="77777777" w:rsidR="0067543B" w:rsidRDefault="0067543B" w:rsidP="006237BB">
                              <w:r>
                                <w:rPr>
                                  <w:rFonts w:ascii="Calibri" w:hAnsi="Calibri" w:cs="Calibri"/>
                                  <w:color w:val="000000"/>
                                  <w:sz w:val="20"/>
                                </w:rPr>
                                <w:t>donor</w:t>
                              </w:r>
                            </w:p>
                          </w:txbxContent>
                        </wps:txbx>
                        <wps:bodyPr rot="0" vert="horz" wrap="none" lIns="0" tIns="0" rIns="0" bIns="0" anchor="t" anchorCtr="0">
                          <a:spAutoFit/>
                        </wps:bodyPr>
                      </wps:wsp>
                      <wps:wsp>
                        <wps:cNvPr id="97" name="Rectangle 31"/>
                        <wps:cNvSpPr>
                          <a:spLocks noChangeArrowheads="1"/>
                        </wps:cNvSpPr>
                        <wps:spPr bwMode="auto">
                          <a:xfrm>
                            <a:off x="599440" y="68453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EC538" w14:textId="77777777" w:rsidR="0067543B" w:rsidRDefault="0067543B" w:rsidP="006237BB">
                              <w:r>
                                <w:rPr>
                                  <w:rFonts w:ascii="Calibri" w:hAnsi="Calibri" w:cs="Calibri"/>
                                  <w:color w:val="000000"/>
                                  <w:sz w:val="20"/>
                                </w:rPr>
                                <w:t>-</w:t>
                              </w:r>
                            </w:p>
                          </w:txbxContent>
                        </wps:txbx>
                        <wps:bodyPr rot="0" vert="horz" wrap="none" lIns="0" tIns="0" rIns="0" bIns="0" anchor="t" anchorCtr="0">
                          <a:spAutoFit/>
                        </wps:bodyPr>
                      </wps:wsp>
                      <wps:wsp>
                        <wps:cNvPr id="98" name="Rectangle 32"/>
                        <wps:cNvSpPr>
                          <a:spLocks noChangeArrowheads="1"/>
                        </wps:cNvSpPr>
                        <wps:spPr bwMode="auto">
                          <a:xfrm>
                            <a:off x="638810" y="684530"/>
                            <a:ext cx="22415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8DB5A0" w14:textId="77777777" w:rsidR="0067543B" w:rsidRDefault="0067543B" w:rsidP="006237BB">
                              <w:r>
                                <w:rPr>
                                  <w:rFonts w:ascii="Calibri" w:hAnsi="Calibri" w:cs="Calibri"/>
                                  <w:color w:val="000000"/>
                                  <w:sz w:val="20"/>
                                </w:rPr>
                                <w:t>DU1</w:t>
                              </w:r>
                            </w:p>
                          </w:txbxContent>
                        </wps:txbx>
                        <wps:bodyPr rot="0" vert="horz" wrap="none" lIns="0" tIns="0" rIns="0" bIns="0" anchor="t" anchorCtr="0">
                          <a:spAutoFit/>
                        </wps:bodyPr>
                      </wps:wsp>
                      <wps:wsp>
                        <wps:cNvPr id="99" name="Oval 33"/>
                        <wps:cNvSpPr>
                          <a:spLocks noChangeArrowheads="1"/>
                        </wps:cNvSpPr>
                        <wps:spPr bwMode="auto">
                          <a:xfrm>
                            <a:off x="805815" y="826135"/>
                            <a:ext cx="143510"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00" name="Freeform 34"/>
                        <wps:cNvSpPr>
                          <a:spLocks/>
                        </wps:cNvSpPr>
                        <wps:spPr bwMode="auto">
                          <a:xfrm>
                            <a:off x="805815" y="826135"/>
                            <a:ext cx="143510" cy="144145"/>
                          </a:xfrm>
                          <a:custGeom>
                            <a:avLst/>
                            <a:gdLst>
                              <a:gd name="T0" fmla="*/ 226 w 226"/>
                              <a:gd name="T1" fmla="*/ 114 h 227"/>
                              <a:gd name="T2" fmla="*/ 114 w 226"/>
                              <a:gd name="T3" fmla="*/ 0 h 227"/>
                              <a:gd name="T4" fmla="*/ 0 w 226"/>
                              <a:gd name="T5" fmla="*/ 114 h 227"/>
                              <a:gd name="T6" fmla="*/ 114 w 226"/>
                              <a:gd name="T7" fmla="*/ 227 h 227"/>
                              <a:gd name="T8" fmla="*/ 226 w 226"/>
                              <a:gd name="T9" fmla="*/ 114 h 227"/>
                            </a:gdLst>
                            <a:ahLst/>
                            <a:cxnLst>
                              <a:cxn ang="0">
                                <a:pos x="T0" y="T1"/>
                              </a:cxn>
                              <a:cxn ang="0">
                                <a:pos x="T2" y="T3"/>
                              </a:cxn>
                              <a:cxn ang="0">
                                <a:pos x="T4" y="T5"/>
                              </a:cxn>
                              <a:cxn ang="0">
                                <a:pos x="T6" y="T7"/>
                              </a:cxn>
                              <a:cxn ang="0">
                                <a:pos x="T8" y="T9"/>
                              </a:cxn>
                            </a:cxnLst>
                            <a:rect l="0" t="0" r="r" b="b"/>
                            <a:pathLst>
                              <a:path w="226" h="227">
                                <a:moveTo>
                                  <a:pt x="226" y="114"/>
                                </a:moveTo>
                                <a:cubicBezTo>
                                  <a:pt x="226" y="51"/>
                                  <a:pt x="175" y="0"/>
                                  <a:pt x="114" y="0"/>
                                </a:cubicBezTo>
                                <a:cubicBezTo>
                                  <a:pt x="51" y="0"/>
                                  <a:pt x="0" y="51"/>
                                  <a:pt x="0" y="114"/>
                                </a:cubicBezTo>
                                <a:cubicBezTo>
                                  <a:pt x="0" y="177"/>
                                  <a:pt x="51" y="227"/>
                                  <a:pt x="114" y="227"/>
                                </a:cubicBezTo>
                                <a:cubicBezTo>
                                  <a:pt x="175" y="227"/>
                                  <a:pt x="226" y="177"/>
                                  <a:pt x="226" y="114"/>
                                </a:cubicBez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 name="Line 35"/>
                        <wps:cNvCnPr>
                          <a:cxnSpLocks noChangeShapeType="1"/>
                        </wps:cNvCnPr>
                        <wps:spPr bwMode="auto">
                          <a:xfrm>
                            <a:off x="1478125" y="1262282"/>
                            <a:ext cx="367247" cy="25162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2" name="Line 36"/>
                        <wps:cNvCnPr>
                          <a:cxnSpLocks noChangeShapeType="1"/>
                        </wps:cNvCnPr>
                        <wps:spPr bwMode="auto">
                          <a:xfrm>
                            <a:off x="928308" y="949170"/>
                            <a:ext cx="426782" cy="237322"/>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 name="Rectangle 37"/>
                        <wps:cNvSpPr>
                          <a:spLocks noChangeArrowheads="1"/>
                        </wps:cNvSpPr>
                        <wps:spPr bwMode="auto">
                          <a:xfrm>
                            <a:off x="1872615" y="610235"/>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2487A" w14:textId="77777777" w:rsidR="0067543B" w:rsidRDefault="0067543B" w:rsidP="006237BB">
                              <w:r>
                                <w:rPr>
                                  <w:rFonts w:ascii="Calibri" w:hAnsi="Calibri" w:cs="Calibri"/>
                                  <w:color w:val="000000"/>
                                  <w:sz w:val="20"/>
                                </w:rPr>
                                <w:t>IAB</w:t>
                              </w:r>
                            </w:p>
                          </w:txbxContent>
                        </wps:txbx>
                        <wps:bodyPr rot="0" vert="horz" wrap="none" lIns="0" tIns="0" rIns="0" bIns="0" anchor="t" anchorCtr="0">
                          <a:spAutoFit/>
                        </wps:bodyPr>
                      </wps:wsp>
                      <wps:wsp>
                        <wps:cNvPr id="104" name="Rectangle 38"/>
                        <wps:cNvSpPr>
                          <a:spLocks noChangeArrowheads="1"/>
                        </wps:cNvSpPr>
                        <wps:spPr bwMode="auto">
                          <a:xfrm>
                            <a:off x="2046605" y="610235"/>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1AD25C" w14:textId="77777777" w:rsidR="0067543B" w:rsidRDefault="0067543B" w:rsidP="006237BB">
                              <w:r>
                                <w:rPr>
                                  <w:rFonts w:ascii="Calibri" w:hAnsi="Calibri" w:cs="Calibri"/>
                                  <w:color w:val="000000"/>
                                  <w:sz w:val="20"/>
                                </w:rPr>
                                <w:t>-</w:t>
                              </w:r>
                            </w:p>
                          </w:txbxContent>
                        </wps:txbx>
                        <wps:bodyPr rot="0" vert="horz" wrap="none" lIns="0" tIns="0" rIns="0" bIns="0" anchor="t" anchorCtr="0">
                          <a:spAutoFit/>
                        </wps:bodyPr>
                      </wps:wsp>
                      <wps:wsp>
                        <wps:cNvPr id="105" name="Rectangle 39"/>
                        <wps:cNvSpPr>
                          <a:spLocks noChangeArrowheads="1"/>
                        </wps:cNvSpPr>
                        <wps:spPr bwMode="auto">
                          <a:xfrm>
                            <a:off x="2085975" y="610235"/>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7C023" w14:textId="77777777" w:rsidR="0067543B" w:rsidRDefault="0067543B" w:rsidP="006237BB">
                              <w:r>
                                <w:rPr>
                                  <w:rFonts w:ascii="Calibri" w:hAnsi="Calibri" w:cs="Calibri"/>
                                  <w:color w:val="000000"/>
                                  <w:sz w:val="20"/>
                                </w:rPr>
                                <w:t>donor</w:t>
                              </w:r>
                            </w:p>
                          </w:txbxContent>
                        </wps:txbx>
                        <wps:bodyPr rot="0" vert="horz" wrap="none" lIns="0" tIns="0" rIns="0" bIns="0" anchor="t" anchorCtr="0">
                          <a:spAutoFit/>
                        </wps:bodyPr>
                      </wps:wsp>
                      <wps:wsp>
                        <wps:cNvPr id="106" name="Rectangle 40"/>
                        <wps:cNvSpPr>
                          <a:spLocks noChangeArrowheads="1"/>
                        </wps:cNvSpPr>
                        <wps:spPr bwMode="auto">
                          <a:xfrm>
                            <a:off x="2397125" y="610235"/>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84478" w14:textId="77777777" w:rsidR="0067543B" w:rsidRDefault="0067543B" w:rsidP="006237BB">
                              <w:r>
                                <w:rPr>
                                  <w:rFonts w:ascii="Calibri" w:hAnsi="Calibri" w:cs="Calibri"/>
                                  <w:color w:val="000000"/>
                                  <w:sz w:val="20"/>
                                </w:rPr>
                                <w:t>-</w:t>
                              </w:r>
                            </w:p>
                          </w:txbxContent>
                        </wps:txbx>
                        <wps:bodyPr rot="0" vert="horz" wrap="none" lIns="0" tIns="0" rIns="0" bIns="0" anchor="t" anchorCtr="0">
                          <a:spAutoFit/>
                        </wps:bodyPr>
                      </wps:wsp>
                      <wps:wsp>
                        <wps:cNvPr id="107" name="Rectangle 41"/>
                        <wps:cNvSpPr>
                          <a:spLocks noChangeArrowheads="1"/>
                        </wps:cNvSpPr>
                        <wps:spPr bwMode="auto">
                          <a:xfrm>
                            <a:off x="2435860" y="610235"/>
                            <a:ext cx="22415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5E15D1" w14:textId="77777777" w:rsidR="0067543B" w:rsidRDefault="0067543B" w:rsidP="006237BB">
                              <w:r>
                                <w:rPr>
                                  <w:rFonts w:ascii="Calibri" w:hAnsi="Calibri" w:cs="Calibri"/>
                                  <w:color w:val="000000"/>
                                  <w:sz w:val="20"/>
                                </w:rPr>
                                <w:t>DU2</w:t>
                              </w:r>
                            </w:p>
                          </w:txbxContent>
                        </wps:txbx>
                        <wps:bodyPr rot="0" vert="horz" wrap="none" lIns="0" tIns="0" rIns="0" bIns="0" anchor="t" anchorCtr="0">
                          <a:spAutoFit/>
                        </wps:bodyPr>
                      </wps:wsp>
                      <wps:wsp>
                        <wps:cNvPr id="108" name="Oval 42"/>
                        <wps:cNvSpPr>
                          <a:spLocks noChangeArrowheads="1"/>
                        </wps:cNvSpPr>
                        <wps:spPr bwMode="auto">
                          <a:xfrm>
                            <a:off x="1274445" y="114300"/>
                            <a:ext cx="143510"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09" name="Oval 43"/>
                        <wps:cNvSpPr>
                          <a:spLocks noChangeArrowheads="1"/>
                        </wps:cNvSpPr>
                        <wps:spPr bwMode="auto">
                          <a:xfrm>
                            <a:off x="1274445" y="114300"/>
                            <a:ext cx="143510"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Line 44"/>
                        <wps:cNvCnPr>
                          <a:cxnSpLocks noChangeShapeType="1"/>
                        </wps:cNvCnPr>
                        <wps:spPr bwMode="auto">
                          <a:xfrm flipH="1">
                            <a:off x="896620" y="231775"/>
                            <a:ext cx="394335" cy="5969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1" name="Line 45"/>
                        <wps:cNvCnPr>
                          <a:cxnSpLocks noChangeShapeType="1"/>
                        </wps:cNvCnPr>
                        <wps:spPr bwMode="auto">
                          <a:xfrm flipH="1" flipV="1">
                            <a:off x="1400810" y="233045"/>
                            <a:ext cx="458470" cy="58229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Rectangle 46"/>
                        <wps:cNvSpPr>
                          <a:spLocks noChangeArrowheads="1"/>
                        </wps:cNvSpPr>
                        <wps:spPr bwMode="auto">
                          <a:xfrm>
                            <a:off x="1459865" y="69850"/>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3F0EC" w14:textId="77777777" w:rsidR="0067543B" w:rsidRDefault="0067543B" w:rsidP="006237BB">
                              <w:r>
                                <w:rPr>
                                  <w:rFonts w:ascii="Calibri" w:hAnsi="Calibri" w:cs="Calibri"/>
                                  <w:color w:val="000000"/>
                                  <w:sz w:val="20"/>
                                </w:rPr>
                                <w:t>IAB</w:t>
                              </w:r>
                            </w:p>
                          </w:txbxContent>
                        </wps:txbx>
                        <wps:bodyPr rot="0" vert="horz" wrap="none" lIns="0" tIns="0" rIns="0" bIns="0" anchor="t" anchorCtr="0">
                          <a:spAutoFit/>
                        </wps:bodyPr>
                      </wps:wsp>
                      <wps:wsp>
                        <wps:cNvPr id="113" name="Rectangle 47"/>
                        <wps:cNvSpPr>
                          <a:spLocks noChangeArrowheads="1"/>
                        </wps:cNvSpPr>
                        <wps:spPr bwMode="auto">
                          <a:xfrm>
                            <a:off x="1634490" y="6985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F0A7A0" w14:textId="77777777" w:rsidR="0067543B" w:rsidRDefault="0067543B" w:rsidP="006237BB">
                              <w:r>
                                <w:rPr>
                                  <w:rFonts w:ascii="Calibri" w:hAnsi="Calibri" w:cs="Calibri"/>
                                  <w:color w:val="000000"/>
                                  <w:sz w:val="20"/>
                                </w:rPr>
                                <w:t>-</w:t>
                              </w:r>
                            </w:p>
                          </w:txbxContent>
                        </wps:txbx>
                        <wps:bodyPr rot="0" vert="horz" wrap="none" lIns="0" tIns="0" rIns="0" bIns="0" anchor="t" anchorCtr="0">
                          <a:spAutoFit/>
                        </wps:bodyPr>
                      </wps:wsp>
                      <wps:wsp>
                        <wps:cNvPr id="114" name="Rectangle 48"/>
                        <wps:cNvSpPr>
                          <a:spLocks noChangeArrowheads="1"/>
                        </wps:cNvSpPr>
                        <wps:spPr bwMode="auto">
                          <a:xfrm>
                            <a:off x="1673225" y="69850"/>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E0614" w14:textId="77777777" w:rsidR="0067543B" w:rsidRDefault="0067543B" w:rsidP="006237BB">
                              <w:r>
                                <w:rPr>
                                  <w:rFonts w:ascii="Calibri" w:hAnsi="Calibri" w:cs="Calibri"/>
                                  <w:color w:val="000000"/>
                                  <w:sz w:val="20"/>
                                </w:rPr>
                                <w:t>donor</w:t>
                              </w:r>
                            </w:p>
                          </w:txbxContent>
                        </wps:txbx>
                        <wps:bodyPr rot="0" vert="horz" wrap="none" lIns="0" tIns="0" rIns="0" bIns="0" anchor="t" anchorCtr="0">
                          <a:spAutoFit/>
                        </wps:bodyPr>
                      </wps:wsp>
                      <wps:wsp>
                        <wps:cNvPr id="115" name="Rectangle 49"/>
                        <wps:cNvSpPr>
                          <a:spLocks noChangeArrowheads="1"/>
                        </wps:cNvSpPr>
                        <wps:spPr bwMode="auto">
                          <a:xfrm>
                            <a:off x="1984375" y="6985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D4B97" w14:textId="77777777" w:rsidR="0067543B" w:rsidRDefault="0067543B" w:rsidP="006237BB">
                              <w:r>
                                <w:rPr>
                                  <w:rFonts w:ascii="Calibri" w:hAnsi="Calibri" w:cs="Calibri"/>
                                  <w:color w:val="000000"/>
                                  <w:sz w:val="20"/>
                                </w:rPr>
                                <w:t>-</w:t>
                              </w:r>
                            </w:p>
                          </w:txbxContent>
                        </wps:txbx>
                        <wps:bodyPr rot="0" vert="horz" wrap="none" lIns="0" tIns="0" rIns="0" bIns="0" anchor="t" anchorCtr="0">
                          <a:spAutoFit/>
                        </wps:bodyPr>
                      </wps:wsp>
                      <wps:wsp>
                        <wps:cNvPr id="116" name="Rectangle 50"/>
                        <wps:cNvSpPr>
                          <a:spLocks noChangeArrowheads="1"/>
                        </wps:cNvSpPr>
                        <wps:spPr bwMode="auto">
                          <a:xfrm>
                            <a:off x="2023110" y="69850"/>
                            <a:ext cx="1492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40E70" w14:textId="77777777" w:rsidR="0067543B" w:rsidRDefault="0067543B" w:rsidP="006237BB">
                              <w:r>
                                <w:rPr>
                                  <w:rFonts w:ascii="Calibri" w:hAnsi="Calibri" w:cs="Calibri"/>
                                  <w:color w:val="000000"/>
                                  <w:sz w:val="20"/>
                                </w:rPr>
                                <w:t>CU</w:t>
                              </w:r>
                            </w:p>
                          </w:txbxContent>
                        </wps:txbx>
                        <wps:bodyPr rot="0" vert="horz" wrap="none" lIns="0" tIns="0" rIns="0" bIns="0" anchor="t" anchorCtr="0">
                          <a:spAutoFit/>
                        </wps:bodyPr>
                      </wps:wsp>
                      <wps:wsp>
                        <wps:cNvPr id="119" name="Freeform 55"/>
                        <wps:cNvSpPr>
                          <a:spLocks noEditPoints="1"/>
                        </wps:cNvSpPr>
                        <wps:spPr bwMode="auto">
                          <a:xfrm>
                            <a:off x="836940" y="971340"/>
                            <a:ext cx="525758" cy="1266725"/>
                          </a:xfrm>
                          <a:custGeom>
                            <a:avLst/>
                            <a:gdLst>
                              <a:gd name="T0" fmla="*/ 33 w 943"/>
                              <a:gd name="T1" fmla="*/ 12 h 2194"/>
                              <a:gd name="T2" fmla="*/ 120 w 943"/>
                              <a:gd name="T3" fmla="*/ 219 h 2194"/>
                              <a:gd name="T4" fmla="*/ 111 w 943"/>
                              <a:gd name="T5" fmla="*/ 240 h 2194"/>
                              <a:gd name="T6" fmla="*/ 90 w 943"/>
                              <a:gd name="T7" fmla="*/ 231 h 2194"/>
                              <a:gd name="T8" fmla="*/ 4 w 943"/>
                              <a:gd name="T9" fmla="*/ 25 h 2194"/>
                              <a:gd name="T10" fmla="*/ 12 w 943"/>
                              <a:gd name="T11" fmla="*/ 4 h 2194"/>
                              <a:gd name="T12" fmla="*/ 33 w 943"/>
                              <a:gd name="T13" fmla="*/ 12 h 2194"/>
                              <a:gd name="T14" fmla="*/ 182 w 943"/>
                              <a:gd name="T15" fmla="*/ 366 h 2194"/>
                              <a:gd name="T16" fmla="*/ 269 w 943"/>
                              <a:gd name="T17" fmla="*/ 573 h 2194"/>
                              <a:gd name="T18" fmla="*/ 260 w 943"/>
                              <a:gd name="T19" fmla="*/ 594 h 2194"/>
                              <a:gd name="T20" fmla="*/ 239 w 943"/>
                              <a:gd name="T21" fmla="*/ 585 h 2194"/>
                              <a:gd name="T22" fmla="*/ 152 w 943"/>
                              <a:gd name="T23" fmla="*/ 379 h 2194"/>
                              <a:gd name="T24" fmla="*/ 161 w 943"/>
                              <a:gd name="T25" fmla="*/ 358 h 2194"/>
                              <a:gd name="T26" fmla="*/ 182 w 943"/>
                              <a:gd name="T27" fmla="*/ 366 h 2194"/>
                              <a:gd name="T28" fmla="*/ 331 w 943"/>
                              <a:gd name="T29" fmla="*/ 720 h 2194"/>
                              <a:gd name="T30" fmla="*/ 418 w 943"/>
                              <a:gd name="T31" fmla="*/ 927 h 2194"/>
                              <a:gd name="T32" fmla="*/ 409 w 943"/>
                              <a:gd name="T33" fmla="*/ 948 h 2194"/>
                              <a:gd name="T34" fmla="*/ 388 w 943"/>
                              <a:gd name="T35" fmla="*/ 939 h 2194"/>
                              <a:gd name="T36" fmla="*/ 301 w 943"/>
                              <a:gd name="T37" fmla="*/ 733 h 2194"/>
                              <a:gd name="T38" fmla="*/ 310 w 943"/>
                              <a:gd name="T39" fmla="*/ 712 h 2194"/>
                              <a:gd name="T40" fmla="*/ 331 w 943"/>
                              <a:gd name="T41" fmla="*/ 720 h 2194"/>
                              <a:gd name="T42" fmla="*/ 480 w 943"/>
                              <a:gd name="T43" fmla="*/ 1074 h 2194"/>
                              <a:gd name="T44" fmla="*/ 566 w 943"/>
                              <a:gd name="T45" fmla="*/ 1281 h 2194"/>
                              <a:gd name="T46" fmla="*/ 558 w 943"/>
                              <a:gd name="T47" fmla="*/ 1302 h 2194"/>
                              <a:gd name="T48" fmla="*/ 537 w 943"/>
                              <a:gd name="T49" fmla="*/ 1293 h 2194"/>
                              <a:gd name="T50" fmla="*/ 450 w 943"/>
                              <a:gd name="T51" fmla="*/ 1087 h 2194"/>
                              <a:gd name="T52" fmla="*/ 459 w 943"/>
                              <a:gd name="T53" fmla="*/ 1066 h 2194"/>
                              <a:gd name="T54" fmla="*/ 480 w 943"/>
                              <a:gd name="T55" fmla="*/ 1074 h 2194"/>
                              <a:gd name="T56" fmla="*/ 628 w 943"/>
                              <a:gd name="T57" fmla="*/ 1428 h 2194"/>
                              <a:gd name="T58" fmla="*/ 715 w 943"/>
                              <a:gd name="T59" fmla="*/ 1635 h 2194"/>
                              <a:gd name="T60" fmla="*/ 707 w 943"/>
                              <a:gd name="T61" fmla="*/ 1656 h 2194"/>
                              <a:gd name="T62" fmla="*/ 686 w 943"/>
                              <a:gd name="T63" fmla="*/ 1647 h 2194"/>
                              <a:gd name="T64" fmla="*/ 599 w 943"/>
                              <a:gd name="T65" fmla="*/ 1441 h 2194"/>
                              <a:gd name="T66" fmla="*/ 607 w 943"/>
                              <a:gd name="T67" fmla="*/ 1420 h 2194"/>
                              <a:gd name="T68" fmla="*/ 628 w 943"/>
                              <a:gd name="T69" fmla="*/ 1428 h 2194"/>
                              <a:gd name="T70" fmla="*/ 777 w 943"/>
                              <a:gd name="T71" fmla="*/ 1782 h 2194"/>
                              <a:gd name="T72" fmla="*/ 864 w 943"/>
                              <a:gd name="T73" fmla="*/ 1989 h 2194"/>
                              <a:gd name="T74" fmla="*/ 855 w 943"/>
                              <a:gd name="T75" fmla="*/ 2010 h 2194"/>
                              <a:gd name="T76" fmla="*/ 834 w 943"/>
                              <a:gd name="T77" fmla="*/ 2001 h 2194"/>
                              <a:gd name="T78" fmla="*/ 748 w 943"/>
                              <a:gd name="T79" fmla="*/ 1795 h 2194"/>
                              <a:gd name="T80" fmla="*/ 756 w 943"/>
                              <a:gd name="T81" fmla="*/ 1774 h 2194"/>
                              <a:gd name="T82" fmla="*/ 777 w 943"/>
                              <a:gd name="T83" fmla="*/ 1782 h 2194"/>
                              <a:gd name="T84" fmla="*/ 926 w 943"/>
                              <a:gd name="T85" fmla="*/ 2136 h 2194"/>
                              <a:gd name="T86" fmla="*/ 940 w 943"/>
                              <a:gd name="T87" fmla="*/ 2170 h 2194"/>
                              <a:gd name="T88" fmla="*/ 931 w 943"/>
                              <a:gd name="T89" fmla="*/ 2191 h 2194"/>
                              <a:gd name="T90" fmla="*/ 911 w 943"/>
                              <a:gd name="T91" fmla="*/ 2182 h 2194"/>
                              <a:gd name="T92" fmla="*/ 896 w 943"/>
                              <a:gd name="T93" fmla="*/ 2149 h 2194"/>
                              <a:gd name="T94" fmla="*/ 905 w 943"/>
                              <a:gd name="T95" fmla="*/ 2128 h 2194"/>
                              <a:gd name="T96" fmla="*/ 926 w 943"/>
                              <a:gd name="T97" fmla="*/ 2136 h 2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943" h="2194">
                                <a:moveTo>
                                  <a:pt x="33" y="12"/>
                                </a:moveTo>
                                <a:lnTo>
                                  <a:pt x="120" y="219"/>
                                </a:lnTo>
                                <a:cubicBezTo>
                                  <a:pt x="123" y="227"/>
                                  <a:pt x="119" y="236"/>
                                  <a:pt x="111" y="240"/>
                                </a:cubicBezTo>
                                <a:cubicBezTo>
                                  <a:pt x="103" y="243"/>
                                  <a:pt x="94" y="239"/>
                                  <a:pt x="90" y="231"/>
                                </a:cubicBezTo>
                                <a:lnTo>
                                  <a:pt x="4" y="25"/>
                                </a:lnTo>
                                <a:cubicBezTo>
                                  <a:pt x="0" y="17"/>
                                  <a:pt x="4" y="7"/>
                                  <a:pt x="12" y="4"/>
                                </a:cubicBezTo>
                                <a:cubicBezTo>
                                  <a:pt x="20" y="0"/>
                                  <a:pt x="30" y="4"/>
                                  <a:pt x="33" y="12"/>
                                </a:cubicBezTo>
                                <a:close/>
                                <a:moveTo>
                                  <a:pt x="182" y="366"/>
                                </a:moveTo>
                                <a:lnTo>
                                  <a:pt x="269" y="573"/>
                                </a:lnTo>
                                <a:cubicBezTo>
                                  <a:pt x="272" y="581"/>
                                  <a:pt x="268" y="590"/>
                                  <a:pt x="260" y="594"/>
                                </a:cubicBezTo>
                                <a:cubicBezTo>
                                  <a:pt x="252" y="597"/>
                                  <a:pt x="243" y="593"/>
                                  <a:pt x="239" y="585"/>
                                </a:cubicBezTo>
                                <a:lnTo>
                                  <a:pt x="152" y="379"/>
                                </a:lnTo>
                                <a:cubicBezTo>
                                  <a:pt x="149" y="371"/>
                                  <a:pt x="153" y="361"/>
                                  <a:pt x="161" y="358"/>
                                </a:cubicBezTo>
                                <a:cubicBezTo>
                                  <a:pt x="169" y="354"/>
                                  <a:pt x="178" y="358"/>
                                  <a:pt x="182" y="366"/>
                                </a:cubicBezTo>
                                <a:close/>
                                <a:moveTo>
                                  <a:pt x="331" y="720"/>
                                </a:moveTo>
                                <a:lnTo>
                                  <a:pt x="418" y="927"/>
                                </a:lnTo>
                                <a:cubicBezTo>
                                  <a:pt x="421" y="935"/>
                                  <a:pt x="417" y="944"/>
                                  <a:pt x="409" y="948"/>
                                </a:cubicBezTo>
                                <a:cubicBezTo>
                                  <a:pt x="401" y="951"/>
                                  <a:pt x="391" y="947"/>
                                  <a:pt x="388" y="939"/>
                                </a:cubicBezTo>
                                <a:lnTo>
                                  <a:pt x="301" y="733"/>
                                </a:lnTo>
                                <a:cubicBezTo>
                                  <a:pt x="298" y="725"/>
                                  <a:pt x="302" y="715"/>
                                  <a:pt x="310" y="712"/>
                                </a:cubicBezTo>
                                <a:cubicBezTo>
                                  <a:pt x="318" y="708"/>
                                  <a:pt x="327" y="712"/>
                                  <a:pt x="331" y="720"/>
                                </a:cubicBezTo>
                                <a:close/>
                                <a:moveTo>
                                  <a:pt x="480" y="1074"/>
                                </a:moveTo>
                                <a:lnTo>
                                  <a:pt x="566" y="1281"/>
                                </a:lnTo>
                                <a:cubicBezTo>
                                  <a:pt x="570" y="1289"/>
                                  <a:pt x="566" y="1298"/>
                                  <a:pt x="558" y="1302"/>
                                </a:cubicBezTo>
                                <a:cubicBezTo>
                                  <a:pt x="550" y="1305"/>
                                  <a:pt x="540" y="1301"/>
                                  <a:pt x="537" y="1293"/>
                                </a:cubicBezTo>
                                <a:lnTo>
                                  <a:pt x="450" y="1087"/>
                                </a:lnTo>
                                <a:cubicBezTo>
                                  <a:pt x="447" y="1079"/>
                                  <a:pt x="450" y="1069"/>
                                  <a:pt x="459" y="1066"/>
                                </a:cubicBezTo>
                                <a:cubicBezTo>
                                  <a:pt x="467" y="1062"/>
                                  <a:pt x="476" y="1066"/>
                                  <a:pt x="480" y="1074"/>
                                </a:cubicBezTo>
                                <a:close/>
                                <a:moveTo>
                                  <a:pt x="628" y="1428"/>
                                </a:moveTo>
                                <a:lnTo>
                                  <a:pt x="715" y="1635"/>
                                </a:lnTo>
                                <a:cubicBezTo>
                                  <a:pt x="719" y="1643"/>
                                  <a:pt x="715" y="1652"/>
                                  <a:pt x="707" y="1656"/>
                                </a:cubicBezTo>
                                <a:cubicBezTo>
                                  <a:pt x="698" y="1659"/>
                                  <a:pt x="689" y="1655"/>
                                  <a:pt x="686" y="1647"/>
                                </a:cubicBezTo>
                                <a:lnTo>
                                  <a:pt x="599" y="1441"/>
                                </a:lnTo>
                                <a:cubicBezTo>
                                  <a:pt x="595" y="1433"/>
                                  <a:pt x="599" y="1423"/>
                                  <a:pt x="607" y="1420"/>
                                </a:cubicBezTo>
                                <a:cubicBezTo>
                                  <a:pt x="616" y="1416"/>
                                  <a:pt x="625" y="1420"/>
                                  <a:pt x="628" y="1428"/>
                                </a:cubicBezTo>
                                <a:close/>
                                <a:moveTo>
                                  <a:pt x="777" y="1782"/>
                                </a:moveTo>
                                <a:lnTo>
                                  <a:pt x="864" y="1989"/>
                                </a:lnTo>
                                <a:cubicBezTo>
                                  <a:pt x="867" y="1997"/>
                                  <a:pt x="864" y="2006"/>
                                  <a:pt x="855" y="2010"/>
                                </a:cubicBezTo>
                                <a:cubicBezTo>
                                  <a:pt x="847" y="2013"/>
                                  <a:pt x="838" y="2009"/>
                                  <a:pt x="834" y="2001"/>
                                </a:cubicBezTo>
                                <a:lnTo>
                                  <a:pt x="748" y="1795"/>
                                </a:lnTo>
                                <a:cubicBezTo>
                                  <a:pt x="744" y="1787"/>
                                  <a:pt x="748" y="1777"/>
                                  <a:pt x="756" y="1774"/>
                                </a:cubicBezTo>
                                <a:cubicBezTo>
                                  <a:pt x="764" y="1770"/>
                                  <a:pt x="774" y="1774"/>
                                  <a:pt x="777" y="1782"/>
                                </a:cubicBezTo>
                                <a:close/>
                                <a:moveTo>
                                  <a:pt x="926" y="2136"/>
                                </a:moveTo>
                                <a:lnTo>
                                  <a:pt x="940" y="2170"/>
                                </a:lnTo>
                                <a:cubicBezTo>
                                  <a:pt x="943" y="2178"/>
                                  <a:pt x="940" y="2187"/>
                                  <a:pt x="931" y="2191"/>
                                </a:cubicBezTo>
                                <a:cubicBezTo>
                                  <a:pt x="923" y="2194"/>
                                  <a:pt x="914" y="2190"/>
                                  <a:pt x="911" y="2182"/>
                                </a:cubicBezTo>
                                <a:lnTo>
                                  <a:pt x="896" y="2149"/>
                                </a:lnTo>
                                <a:cubicBezTo>
                                  <a:pt x="893" y="2141"/>
                                  <a:pt x="897" y="2131"/>
                                  <a:pt x="905" y="2128"/>
                                </a:cubicBezTo>
                                <a:cubicBezTo>
                                  <a:pt x="913" y="2124"/>
                                  <a:pt x="923" y="2128"/>
                                  <a:pt x="926" y="2136"/>
                                </a:cubicBezTo>
                                <a:close/>
                              </a:path>
                            </a:pathLst>
                          </a:custGeom>
                          <a:solidFill>
                            <a:srgbClr val="00B050"/>
                          </a:solidFill>
                          <a:ln w="635" cap="flat">
                            <a:solidFill>
                              <a:srgbClr val="00B050"/>
                            </a:solidFill>
                            <a:prstDash val="solid"/>
                            <a:round/>
                            <a:headEnd/>
                            <a:tailEnd/>
                          </a:ln>
                        </wps:spPr>
                        <wps:txbx>
                          <w:txbxContent>
                            <w:p w14:paraId="518BBF69" w14:textId="77777777" w:rsidR="0067543B" w:rsidRDefault="0067543B" w:rsidP="006237BB">
                              <w:pPr>
                                <w:jc w:val="center"/>
                              </w:pPr>
                            </w:p>
                          </w:txbxContent>
                        </wps:txbx>
                        <wps:bodyPr rot="0" vert="horz" wrap="square" lIns="91440" tIns="45720" rIns="91440" bIns="45720" anchor="t" anchorCtr="0" upright="1">
                          <a:noAutofit/>
                        </wps:bodyPr>
                      </wps:wsp>
                      <wps:wsp>
                        <wps:cNvPr id="117" name="Oval 52"/>
                        <wps:cNvSpPr>
                          <a:spLocks noChangeArrowheads="1"/>
                        </wps:cNvSpPr>
                        <wps:spPr bwMode="auto">
                          <a:xfrm>
                            <a:off x="2261870" y="2178050"/>
                            <a:ext cx="143510"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18" name="Oval 53"/>
                        <wps:cNvSpPr>
                          <a:spLocks noChangeArrowheads="1"/>
                        </wps:cNvSpPr>
                        <wps:spPr bwMode="auto">
                          <a:xfrm>
                            <a:off x="2261870" y="2178050"/>
                            <a:ext cx="143510" cy="144145"/>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Rectangle 57"/>
                        <wps:cNvSpPr>
                          <a:spLocks noChangeArrowheads="1"/>
                        </wps:cNvSpPr>
                        <wps:spPr bwMode="auto">
                          <a:xfrm>
                            <a:off x="2731770" y="380365"/>
                            <a:ext cx="1015365" cy="857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58"/>
                        <wps:cNvSpPr>
                          <a:spLocks noChangeArrowheads="1"/>
                        </wps:cNvSpPr>
                        <wps:spPr bwMode="auto">
                          <a:xfrm>
                            <a:off x="2731585" y="380346"/>
                            <a:ext cx="1015365" cy="1014218"/>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Rectangle 59"/>
                        <wps:cNvSpPr>
                          <a:spLocks noChangeArrowheads="1"/>
                        </wps:cNvSpPr>
                        <wps:spPr bwMode="auto">
                          <a:xfrm>
                            <a:off x="3347085" y="421640"/>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CA268C" w14:textId="77777777" w:rsidR="0067543B" w:rsidRDefault="0067543B" w:rsidP="006237BB">
                              <w:r>
                                <w:rPr>
                                  <w:rFonts w:ascii="Calibri" w:hAnsi="Calibri" w:cs="Calibri"/>
                                  <w:color w:val="000000"/>
                                  <w:sz w:val="18"/>
                                  <w:szCs w:val="18"/>
                                </w:rPr>
                                <w:t>Path 1</w:t>
                              </w:r>
                            </w:p>
                          </w:txbxContent>
                        </wps:txbx>
                        <wps:bodyPr rot="0" vert="horz" wrap="none" lIns="0" tIns="0" rIns="0" bIns="0" anchor="t" anchorCtr="0">
                          <a:spAutoFit/>
                        </wps:bodyPr>
                      </wps:wsp>
                      <wps:wsp>
                        <wps:cNvPr id="123" name="Rectangle 60"/>
                        <wps:cNvSpPr>
                          <a:spLocks noChangeArrowheads="1"/>
                        </wps:cNvSpPr>
                        <wps:spPr bwMode="auto">
                          <a:xfrm>
                            <a:off x="3347085" y="605155"/>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18506" w14:textId="77777777" w:rsidR="0067543B" w:rsidRDefault="0067543B" w:rsidP="006237BB">
                              <w:r>
                                <w:rPr>
                                  <w:rFonts w:ascii="Calibri" w:hAnsi="Calibri" w:cs="Calibri"/>
                                  <w:color w:val="000000"/>
                                  <w:sz w:val="18"/>
                                  <w:szCs w:val="18"/>
                                </w:rPr>
                                <w:t>Path 2</w:t>
                              </w:r>
                            </w:p>
                          </w:txbxContent>
                        </wps:txbx>
                        <wps:bodyPr rot="0" vert="horz" wrap="none" lIns="0" tIns="0" rIns="0" bIns="0" anchor="t" anchorCtr="0">
                          <a:spAutoFit/>
                        </wps:bodyPr>
                      </wps:wsp>
                      <wps:wsp>
                        <wps:cNvPr id="124" name="Rectangle 61"/>
                        <wps:cNvSpPr>
                          <a:spLocks noChangeArrowheads="1"/>
                        </wps:cNvSpPr>
                        <wps:spPr bwMode="auto">
                          <a:xfrm>
                            <a:off x="3347085" y="781050"/>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1FB88" w14:textId="77777777" w:rsidR="0067543B" w:rsidRDefault="0067543B" w:rsidP="006237BB">
                              <w:r>
                                <w:rPr>
                                  <w:rFonts w:ascii="Calibri" w:hAnsi="Calibri" w:cs="Calibri"/>
                                  <w:color w:val="000000"/>
                                  <w:sz w:val="18"/>
                                  <w:szCs w:val="18"/>
                                </w:rPr>
                                <w:t>Path 3</w:t>
                              </w:r>
                            </w:p>
                          </w:txbxContent>
                        </wps:txbx>
                        <wps:bodyPr rot="0" vert="horz" wrap="none" lIns="0" tIns="0" rIns="0" bIns="0" anchor="t" anchorCtr="0">
                          <a:spAutoFit/>
                        </wps:bodyPr>
                      </wps:wsp>
                      <wps:wsp>
                        <wps:cNvPr id="125" name="Rectangle 62"/>
                        <wps:cNvSpPr>
                          <a:spLocks noChangeArrowheads="1"/>
                        </wps:cNvSpPr>
                        <wps:spPr bwMode="auto">
                          <a:xfrm>
                            <a:off x="3352222" y="970166"/>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198FE" w14:textId="77777777" w:rsidR="0067543B" w:rsidRDefault="0067543B" w:rsidP="006237BB">
                              <w:r>
                                <w:rPr>
                                  <w:rFonts w:ascii="Calibri" w:hAnsi="Calibri" w:cs="Calibri"/>
                                  <w:color w:val="000000"/>
                                  <w:sz w:val="18"/>
                                  <w:szCs w:val="18"/>
                                </w:rPr>
                                <w:t>Path 4</w:t>
                              </w:r>
                            </w:p>
                          </w:txbxContent>
                        </wps:txbx>
                        <wps:bodyPr rot="0" vert="horz" wrap="none" lIns="0" tIns="0" rIns="0" bIns="0" anchor="t" anchorCtr="0">
                          <a:spAutoFit/>
                        </wps:bodyPr>
                      </wps:wsp>
                      <wps:wsp>
                        <wps:cNvPr id="126" name="Freeform 63"/>
                        <wps:cNvSpPr>
                          <a:spLocks noEditPoints="1"/>
                        </wps:cNvSpPr>
                        <wps:spPr bwMode="auto">
                          <a:xfrm>
                            <a:off x="2804160" y="477520"/>
                            <a:ext cx="492760" cy="19050"/>
                          </a:xfrm>
                          <a:custGeom>
                            <a:avLst/>
                            <a:gdLst>
                              <a:gd name="T0" fmla="*/ 16 w 829"/>
                              <a:gd name="T1" fmla="*/ 0 h 32"/>
                              <a:gd name="T2" fmla="*/ 240 w 829"/>
                              <a:gd name="T3" fmla="*/ 0 h 32"/>
                              <a:gd name="T4" fmla="*/ 256 w 829"/>
                              <a:gd name="T5" fmla="*/ 16 h 32"/>
                              <a:gd name="T6" fmla="*/ 240 w 829"/>
                              <a:gd name="T7" fmla="*/ 32 h 32"/>
                              <a:gd name="T8" fmla="*/ 16 w 829"/>
                              <a:gd name="T9" fmla="*/ 32 h 32"/>
                              <a:gd name="T10" fmla="*/ 0 w 829"/>
                              <a:gd name="T11" fmla="*/ 16 h 32"/>
                              <a:gd name="T12" fmla="*/ 16 w 829"/>
                              <a:gd name="T13" fmla="*/ 0 h 32"/>
                              <a:gd name="T14" fmla="*/ 400 w 829"/>
                              <a:gd name="T15" fmla="*/ 0 h 32"/>
                              <a:gd name="T16" fmla="*/ 624 w 829"/>
                              <a:gd name="T17" fmla="*/ 0 h 32"/>
                              <a:gd name="T18" fmla="*/ 640 w 829"/>
                              <a:gd name="T19" fmla="*/ 16 h 32"/>
                              <a:gd name="T20" fmla="*/ 624 w 829"/>
                              <a:gd name="T21" fmla="*/ 32 h 32"/>
                              <a:gd name="T22" fmla="*/ 400 w 829"/>
                              <a:gd name="T23" fmla="*/ 32 h 32"/>
                              <a:gd name="T24" fmla="*/ 384 w 829"/>
                              <a:gd name="T25" fmla="*/ 16 h 32"/>
                              <a:gd name="T26" fmla="*/ 400 w 829"/>
                              <a:gd name="T27" fmla="*/ 0 h 32"/>
                              <a:gd name="T28" fmla="*/ 784 w 829"/>
                              <a:gd name="T29" fmla="*/ 0 h 32"/>
                              <a:gd name="T30" fmla="*/ 813 w 829"/>
                              <a:gd name="T31" fmla="*/ 0 h 32"/>
                              <a:gd name="T32" fmla="*/ 829 w 829"/>
                              <a:gd name="T33" fmla="*/ 16 h 32"/>
                              <a:gd name="T34" fmla="*/ 813 w 829"/>
                              <a:gd name="T35" fmla="*/ 32 h 32"/>
                              <a:gd name="T36" fmla="*/ 784 w 829"/>
                              <a:gd name="T37" fmla="*/ 32 h 32"/>
                              <a:gd name="T38" fmla="*/ 768 w 829"/>
                              <a:gd name="T39" fmla="*/ 16 h 32"/>
                              <a:gd name="T40" fmla="*/ 784 w 829"/>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29"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813" y="0"/>
                                </a:lnTo>
                                <a:cubicBezTo>
                                  <a:pt x="821" y="0"/>
                                  <a:pt x="829" y="7"/>
                                  <a:pt x="829" y="16"/>
                                </a:cubicBezTo>
                                <a:cubicBezTo>
                                  <a:pt x="829" y="25"/>
                                  <a:pt x="821" y="32"/>
                                  <a:pt x="813" y="32"/>
                                </a:cubicBezTo>
                                <a:lnTo>
                                  <a:pt x="784" y="32"/>
                                </a:lnTo>
                                <a:cubicBezTo>
                                  <a:pt x="775" y="32"/>
                                  <a:pt x="768" y="25"/>
                                  <a:pt x="768" y="16"/>
                                </a:cubicBezTo>
                                <a:cubicBezTo>
                                  <a:pt x="768" y="7"/>
                                  <a:pt x="775" y="0"/>
                                  <a:pt x="784" y="0"/>
                                </a:cubicBezTo>
                                <a:close/>
                              </a:path>
                            </a:pathLst>
                          </a:custGeom>
                          <a:solidFill>
                            <a:srgbClr val="00B050"/>
                          </a:solidFill>
                          <a:ln w="635" cap="flat">
                            <a:solidFill>
                              <a:srgbClr val="00B050"/>
                            </a:solidFill>
                            <a:prstDash val="solid"/>
                            <a:round/>
                            <a:headEnd/>
                            <a:tailEnd/>
                          </a:ln>
                        </wps:spPr>
                        <wps:bodyPr rot="0" vert="horz" wrap="square" lIns="91440" tIns="45720" rIns="91440" bIns="45720" anchor="t" anchorCtr="0" upright="1">
                          <a:noAutofit/>
                        </wps:bodyPr>
                      </wps:wsp>
                      <wps:wsp>
                        <wps:cNvPr id="127" name="Freeform 64"/>
                        <wps:cNvSpPr>
                          <a:spLocks noEditPoints="1"/>
                        </wps:cNvSpPr>
                        <wps:spPr bwMode="auto">
                          <a:xfrm>
                            <a:off x="2820035" y="66167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4"/>
                                  <a:pt x="249" y="32"/>
                                  <a:pt x="240" y="32"/>
                                </a:cubicBezTo>
                                <a:lnTo>
                                  <a:pt x="16" y="32"/>
                                </a:lnTo>
                                <a:cubicBezTo>
                                  <a:pt x="7" y="32"/>
                                  <a:pt x="0" y="24"/>
                                  <a:pt x="0" y="16"/>
                                </a:cubicBezTo>
                                <a:cubicBezTo>
                                  <a:pt x="0" y="7"/>
                                  <a:pt x="7" y="0"/>
                                  <a:pt x="16" y="0"/>
                                </a:cubicBezTo>
                                <a:close/>
                                <a:moveTo>
                                  <a:pt x="400" y="0"/>
                                </a:moveTo>
                                <a:lnTo>
                                  <a:pt x="624" y="0"/>
                                </a:lnTo>
                                <a:cubicBezTo>
                                  <a:pt x="633" y="0"/>
                                  <a:pt x="640" y="7"/>
                                  <a:pt x="640" y="16"/>
                                </a:cubicBezTo>
                                <a:cubicBezTo>
                                  <a:pt x="640" y="24"/>
                                  <a:pt x="633" y="32"/>
                                  <a:pt x="624" y="32"/>
                                </a:cubicBezTo>
                                <a:lnTo>
                                  <a:pt x="400" y="32"/>
                                </a:lnTo>
                                <a:cubicBezTo>
                                  <a:pt x="391" y="32"/>
                                  <a:pt x="384" y="24"/>
                                  <a:pt x="384" y="16"/>
                                </a:cubicBezTo>
                                <a:cubicBezTo>
                                  <a:pt x="384" y="7"/>
                                  <a:pt x="391" y="0"/>
                                  <a:pt x="400" y="0"/>
                                </a:cubicBezTo>
                                <a:close/>
                                <a:moveTo>
                                  <a:pt x="784" y="0"/>
                                </a:moveTo>
                                <a:lnTo>
                                  <a:pt x="787" y="0"/>
                                </a:lnTo>
                                <a:cubicBezTo>
                                  <a:pt x="795" y="0"/>
                                  <a:pt x="803" y="7"/>
                                  <a:pt x="803" y="16"/>
                                </a:cubicBezTo>
                                <a:cubicBezTo>
                                  <a:pt x="803" y="24"/>
                                  <a:pt x="795" y="32"/>
                                  <a:pt x="787" y="32"/>
                                </a:cubicBezTo>
                                <a:lnTo>
                                  <a:pt x="784" y="32"/>
                                </a:lnTo>
                                <a:cubicBezTo>
                                  <a:pt x="775" y="32"/>
                                  <a:pt x="768" y="24"/>
                                  <a:pt x="768" y="16"/>
                                </a:cubicBezTo>
                                <a:cubicBezTo>
                                  <a:pt x="768" y="7"/>
                                  <a:pt x="775" y="0"/>
                                  <a:pt x="784" y="0"/>
                                </a:cubicBezTo>
                                <a:close/>
                              </a:path>
                            </a:pathLst>
                          </a:custGeom>
                          <a:solidFill>
                            <a:srgbClr val="FF0000"/>
                          </a:solidFill>
                          <a:ln w="635" cap="flat">
                            <a:solidFill>
                              <a:srgbClr val="FF0000"/>
                            </a:solidFill>
                            <a:prstDash val="solid"/>
                            <a:round/>
                            <a:headEnd/>
                            <a:tailEnd/>
                          </a:ln>
                        </wps:spPr>
                        <wps:bodyPr rot="0" vert="horz" wrap="square" lIns="91440" tIns="45720" rIns="91440" bIns="45720" anchor="t" anchorCtr="0" upright="1">
                          <a:noAutofit/>
                        </wps:bodyPr>
                      </wps:wsp>
                      <wps:wsp>
                        <wps:cNvPr id="128" name="Freeform 65"/>
                        <wps:cNvSpPr>
                          <a:spLocks noEditPoints="1"/>
                        </wps:cNvSpPr>
                        <wps:spPr bwMode="auto">
                          <a:xfrm>
                            <a:off x="2820035" y="83820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00B0F0"/>
                          </a:solidFill>
                          <a:ln w="635" cap="flat">
                            <a:solidFill>
                              <a:srgbClr val="00B0F0"/>
                            </a:solidFill>
                            <a:prstDash val="solid"/>
                            <a:round/>
                            <a:headEnd/>
                            <a:tailEnd/>
                          </a:ln>
                        </wps:spPr>
                        <wps:bodyPr rot="0" vert="horz" wrap="square" lIns="91440" tIns="45720" rIns="91440" bIns="45720" anchor="t" anchorCtr="0" upright="1">
                          <a:noAutofit/>
                        </wps:bodyPr>
                      </wps:wsp>
                      <wps:wsp>
                        <wps:cNvPr id="129" name="Freeform 66"/>
                        <wps:cNvSpPr>
                          <a:spLocks noEditPoints="1"/>
                        </wps:cNvSpPr>
                        <wps:spPr bwMode="auto">
                          <a:xfrm>
                            <a:off x="2820035" y="101854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7030A0"/>
                          </a:solidFill>
                          <a:ln w="635" cap="flat">
                            <a:solidFill>
                              <a:srgbClr val="7030A0"/>
                            </a:solidFill>
                            <a:prstDash val="solid"/>
                            <a:round/>
                            <a:headEnd/>
                            <a:tailEnd/>
                          </a:ln>
                        </wps:spPr>
                        <wps:bodyPr rot="0" vert="horz" wrap="square" lIns="91440" tIns="45720" rIns="91440" bIns="45720" anchor="t" anchorCtr="0" upright="1">
                          <a:noAutofit/>
                        </wps:bodyPr>
                      </wps:wsp>
                      <wps:wsp>
                        <wps:cNvPr id="130" name="Line 44"/>
                        <wps:cNvCnPr>
                          <a:cxnSpLocks noChangeShapeType="1"/>
                        </wps:cNvCnPr>
                        <wps:spPr bwMode="auto">
                          <a:xfrm>
                            <a:off x="878205" y="970280"/>
                            <a:ext cx="505615" cy="126380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 name="Line 36"/>
                        <wps:cNvCnPr>
                          <a:cxnSpLocks noChangeShapeType="1"/>
                        </wps:cNvCnPr>
                        <wps:spPr bwMode="auto">
                          <a:xfrm flipH="1">
                            <a:off x="1448656" y="1615378"/>
                            <a:ext cx="396716" cy="588429"/>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2" name="Freeform: Shape 132"/>
                        <wps:cNvSpPr/>
                        <wps:spPr>
                          <a:xfrm>
                            <a:off x="1478125" y="936511"/>
                            <a:ext cx="504788" cy="1298118"/>
                          </a:xfrm>
                          <a:custGeom>
                            <a:avLst/>
                            <a:gdLst>
                              <a:gd name="connsiteX0" fmla="*/ 431514 w 485190"/>
                              <a:gd name="connsiteY0" fmla="*/ 0 h 1279132"/>
                              <a:gd name="connsiteX1" fmla="*/ 446926 w 485190"/>
                              <a:gd name="connsiteY1" fmla="*/ 616449 h 1279132"/>
                              <a:gd name="connsiteX2" fmla="*/ 0 w 485190"/>
                              <a:gd name="connsiteY2" fmla="*/ 1279132 h 1279132"/>
                            </a:gdLst>
                            <a:ahLst/>
                            <a:cxnLst>
                              <a:cxn ang="0">
                                <a:pos x="connsiteX0" y="connsiteY0"/>
                              </a:cxn>
                              <a:cxn ang="0">
                                <a:pos x="connsiteX1" y="connsiteY1"/>
                              </a:cxn>
                              <a:cxn ang="0">
                                <a:pos x="connsiteX2" y="connsiteY2"/>
                              </a:cxn>
                            </a:cxnLst>
                            <a:rect l="l" t="t" r="r" b="b"/>
                            <a:pathLst>
                              <a:path w="485190" h="1279132">
                                <a:moveTo>
                                  <a:pt x="431514" y="0"/>
                                </a:moveTo>
                                <a:cubicBezTo>
                                  <a:pt x="475179" y="201630"/>
                                  <a:pt x="518845" y="403260"/>
                                  <a:pt x="446926" y="616449"/>
                                </a:cubicBezTo>
                                <a:cubicBezTo>
                                  <a:pt x="375007" y="829638"/>
                                  <a:pt x="187503" y="1054385"/>
                                  <a:pt x="0" y="1279132"/>
                                </a:cubicBezTo>
                              </a:path>
                            </a:pathLst>
                          </a:custGeom>
                          <a:noFill/>
                          <a:ln w="22225">
                            <a:solidFill>
                              <a:srgbClr val="00B0F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Freeform: Shape 133"/>
                        <wps:cNvSpPr/>
                        <wps:spPr>
                          <a:xfrm>
                            <a:off x="1510302" y="914400"/>
                            <a:ext cx="1218873" cy="1361326"/>
                          </a:xfrm>
                          <a:custGeom>
                            <a:avLst/>
                            <a:gdLst>
                              <a:gd name="connsiteX0" fmla="*/ 452063 w 1226307"/>
                              <a:gd name="connsiteY0" fmla="*/ 0 h 1361326"/>
                              <a:gd name="connsiteX1" fmla="*/ 1217488 w 1226307"/>
                              <a:gd name="connsiteY1" fmla="*/ 647272 h 1361326"/>
                              <a:gd name="connsiteX2" fmla="*/ 0 w 1226307"/>
                              <a:gd name="connsiteY2" fmla="*/ 1361326 h 1361326"/>
                              <a:gd name="connsiteX3" fmla="*/ 0 w 1226307"/>
                              <a:gd name="connsiteY3" fmla="*/ 1361326 h 1361326"/>
                              <a:gd name="connsiteX0" fmla="*/ 452063 w 1273137"/>
                              <a:gd name="connsiteY0" fmla="*/ 0 h 1361326"/>
                              <a:gd name="connsiteX1" fmla="*/ 1265093 w 1273137"/>
                              <a:gd name="connsiteY1" fmla="*/ 657546 h 1361326"/>
                              <a:gd name="connsiteX2" fmla="*/ 0 w 1273137"/>
                              <a:gd name="connsiteY2" fmla="*/ 1361326 h 1361326"/>
                              <a:gd name="connsiteX3" fmla="*/ 0 w 1273137"/>
                              <a:gd name="connsiteY3" fmla="*/ 1361326 h 1361326"/>
                              <a:gd name="connsiteX0" fmla="*/ 452063 w 1281064"/>
                              <a:gd name="connsiteY0" fmla="*/ 0 h 1361326"/>
                              <a:gd name="connsiteX1" fmla="*/ 1273137 w 1281064"/>
                              <a:gd name="connsiteY1" fmla="*/ 672958 h 1361326"/>
                              <a:gd name="connsiteX2" fmla="*/ 0 w 1281064"/>
                              <a:gd name="connsiteY2" fmla="*/ 1361326 h 1361326"/>
                              <a:gd name="connsiteX3" fmla="*/ 0 w 1281064"/>
                              <a:gd name="connsiteY3" fmla="*/ 1361326 h 1361326"/>
                              <a:gd name="connsiteX0" fmla="*/ 452063 w 1281064"/>
                              <a:gd name="connsiteY0" fmla="*/ 0 h 1361326"/>
                              <a:gd name="connsiteX1" fmla="*/ 1273137 w 1281064"/>
                              <a:gd name="connsiteY1" fmla="*/ 672958 h 1361326"/>
                              <a:gd name="connsiteX2" fmla="*/ 0 w 1281064"/>
                              <a:gd name="connsiteY2" fmla="*/ 1361326 h 1361326"/>
                              <a:gd name="connsiteX3" fmla="*/ 0 w 1281064"/>
                              <a:gd name="connsiteY3" fmla="*/ 1361326 h 1361326"/>
                              <a:gd name="connsiteX0" fmla="*/ 452063 w 1255018"/>
                              <a:gd name="connsiteY0" fmla="*/ 0 h 1361326"/>
                              <a:gd name="connsiteX1" fmla="*/ 1246690 w 1255018"/>
                              <a:gd name="connsiteY1" fmla="*/ 683232 h 1361326"/>
                              <a:gd name="connsiteX2" fmla="*/ 0 w 1255018"/>
                              <a:gd name="connsiteY2" fmla="*/ 1361326 h 1361326"/>
                              <a:gd name="connsiteX3" fmla="*/ 0 w 1255018"/>
                              <a:gd name="connsiteY3" fmla="*/ 1361326 h 1361326"/>
                            </a:gdLst>
                            <a:ahLst/>
                            <a:cxnLst>
                              <a:cxn ang="0">
                                <a:pos x="connsiteX0" y="connsiteY0"/>
                              </a:cxn>
                              <a:cxn ang="0">
                                <a:pos x="connsiteX1" y="connsiteY1"/>
                              </a:cxn>
                              <a:cxn ang="0">
                                <a:pos x="connsiteX2" y="connsiteY2"/>
                              </a:cxn>
                              <a:cxn ang="0">
                                <a:pos x="connsiteX3" y="connsiteY3"/>
                              </a:cxn>
                            </a:cxnLst>
                            <a:rect l="l" t="t" r="r" b="b"/>
                            <a:pathLst>
                              <a:path w="1255018" h="1361326">
                                <a:moveTo>
                                  <a:pt x="452063" y="0"/>
                                </a:moveTo>
                                <a:cubicBezTo>
                                  <a:pt x="872447" y="210192"/>
                                  <a:pt x="1322034" y="471755"/>
                                  <a:pt x="1246690" y="683232"/>
                                </a:cubicBezTo>
                                <a:cubicBezTo>
                                  <a:pt x="1171346" y="894709"/>
                                  <a:pt x="207782" y="1248310"/>
                                  <a:pt x="0" y="1361326"/>
                                </a:cubicBezTo>
                                <a:lnTo>
                                  <a:pt x="0" y="1361326"/>
                                </a:lnTo>
                              </a:path>
                            </a:pathLst>
                          </a:custGeom>
                          <a:noFill/>
                          <a:ln w="22225">
                            <a:solidFill>
                              <a:srgbClr val="7030A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Freeform: Shape 134"/>
                        <wps:cNvSpPr/>
                        <wps:spPr>
                          <a:xfrm>
                            <a:off x="954594" y="914400"/>
                            <a:ext cx="918021" cy="1306285"/>
                          </a:xfrm>
                          <a:custGeom>
                            <a:avLst/>
                            <a:gdLst>
                              <a:gd name="connsiteX0" fmla="*/ 0 w 954611"/>
                              <a:gd name="connsiteY0" fmla="*/ 0 h 1306285"/>
                              <a:gd name="connsiteX1" fmla="*/ 492369 w 954611"/>
                              <a:gd name="connsiteY1" fmla="*/ 276329 h 1306285"/>
                              <a:gd name="connsiteX2" fmla="*/ 954593 w 954611"/>
                              <a:gd name="connsiteY2" fmla="*/ 633046 h 1306285"/>
                              <a:gd name="connsiteX3" fmla="*/ 512466 w 954611"/>
                              <a:gd name="connsiteY3" fmla="*/ 1306285 h 1306285"/>
                              <a:gd name="connsiteX4" fmla="*/ 512466 w 954611"/>
                              <a:gd name="connsiteY4" fmla="*/ 1306285 h 130628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54611" h="1306285">
                                <a:moveTo>
                                  <a:pt x="0" y="0"/>
                                </a:moveTo>
                                <a:cubicBezTo>
                                  <a:pt x="166635" y="85410"/>
                                  <a:pt x="333270" y="170821"/>
                                  <a:pt x="492369" y="276329"/>
                                </a:cubicBezTo>
                                <a:cubicBezTo>
                                  <a:pt x="651468" y="381837"/>
                                  <a:pt x="951244" y="461387"/>
                                  <a:pt x="954593" y="633046"/>
                                </a:cubicBezTo>
                                <a:cubicBezTo>
                                  <a:pt x="957943" y="804705"/>
                                  <a:pt x="512466" y="1306285"/>
                                  <a:pt x="512466" y="1306285"/>
                                </a:cubicBezTo>
                                <a:lnTo>
                                  <a:pt x="512466" y="1306285"/>
                                </a:lnTo>
                              </a:path>
                            </a:pathLst>
                          </a:custGeom>
                          <a:noFill/>
                          <a:ln w="19050">
                            <a:solidFill>
                              <a:srgbClr val="FF000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Line 17"/>
                        <wps:cNvCnPr>
                          <a:cxnSpLocks noChangeShapeType="1"/>
                        </wps:cNvCnPr>
                        <wps:spPr bwMode="auto">
                          <a:xfrm>
                            <a:off x="1427066" y="1283235"/>
                            <a:ext cx="13330" cy="920352"/>
                          </a:xfrm>
                          <a:prstGeom prst="line">
                            <a:avLst/>
                          </a:prstGeom>
                          <a:ln w="12700">
                            <a:solidFill>
                              <a:srgbClr val="FF0000"/>
                            </a:solidFill>
                            <a:headEnd/>
                            <a:tailEnd/>
                          </a:ln>
                        </wps:spPr>
                        <wps:style>
                          <a:lnRef idx="1">
                            <a:schemeClr val="dk1"/>
                          </a:lnRef>
                          <a:fillRef idx="0">
                            <a:schemeClr val="dk1"/>
                          </a:fillRef>
                          <a:effectRef idx="0">
                            <a:schemeClr val="dk1"/>
                          </a:effectRef>
                          <a:fontRef idx="minor">
                            <a:schemeClr val="tx1"/>
                          </a:fontRef>
                        </wps:style>
                        <wps:bodyPr/>
                      </wps:wsp>
                      <wps:wsp>
                        <wps:cNvPr id="136" name="Freeform 66"/>
                        <wps:cNvSpPr>
                          <a:spLocks noEditPoints="1"/>
                        </wps:cNvSpPr>
                        <wps:spPr bwMode="auto">
                          <a:xfrm>
                            <a:off x="2820491" y="1192004"/>
                            <a:ext cx="476250" cy="18415"/>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FFC000"/>
                          </a:solidFill>
                          <a:ln w="635" cap="flat">
                            <a:solidFill>
                              <a:srgbClr val="FFC000"/>
                            </a:solidFill>
                            <a:prstDash val="solid"/>
                            <a:round/>
                            <a:headEnd/>
                            <a:tailEnd/>
                          </a:ln>
                        </wps:spPr>
                        <wps:bodyPr rot="0" vert="horz" wrap="square" lIns="91440" tIns="45720" rIns="91440" bIns="45720" anchor="t" anchorCtr="0" upright="1">
                          <a:noAutofit/>
                        </wps:bodyPr>
                      </wps:wsp>
                      <wps:wsp>
                        <wps:cNvPr id="137" name="Rectangle 137"/>
                        <wps:cNvSpPr>
                          <a:spLocks noChangeArrowheads="1"/>
                        </wps:cNvSpPr>
                        <wps:spPr bwMode="auto">
                          <a:xfrm>
                            <a:off x="3354691" y="1130341"/>
                            <a:ext cx="2959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B06CC" w14:textId="77777777" w:rsidR="0067543B" w:rsidRDefault="0067543B" w:rsidP="006237BB">
                              <w:pPr>
                                <w:rPr>
                                  <w:sz w:val="24"/>
                                  <w:szCs w:val="24"/>
                                </w:rPr>
                              </w:pPr>
                              <w:r>
                                <w:rPr>
                                  <w:rFonts w:ascii="Calibri" w:hAnsi="Calibri" w:cs="Calibri"/>
                                  <w:color w:val="000000"/>
                                  <w:sz w:val="18"/>
                                  <w:szCs w:val="18"/>
                                </w:rPr>
                                <w:t>Path 5</w:t>
                              </w:r>
                            </w:p>
                          </w:txbxContent>
                        </wps:txbx>
                        <wps:bodyPr rot="0" vert="horz" wrap="none" lIns="0" tIns="0" rIns="0" bIns="0" anchor="t" anchorCtr="0">
                          <a:spAutoFit/>
                        </wps:bodyPr>
                      </wps:wsp>
                      <wps:wsp>
                        <wps:cNvPr id="138" name="Freeform: Shape 138"/>
                        <wps:cNvSpPr/>
                        <wps:spPr>
                          <a:xfrm>
                            <a:off x="1406777" y="878709"/>
                            <a:ext cx="406612" cy="1298967"/>
                          </a:xfrm>
                          <a:custGeom>
                            <a:avLst/>
                            <a:gdLst>
                              <a:gd name="connsiteX0" fmla="*/ 486708 w 486708"/>
                              <a:gd name="connsiteY0" fmla="*/ 0 h 1238036"/>
                              <a:gd name="connsiteX1" fmla="*/ 39783 w 486708"/>
                              <a:gd name="connsiteY1" fmla="*/ 308224 h 1238036"/>
                              <a:gd name="connsiteX2" fmla="*/ 50057 w 486708"/>
                              <a:gd name="connsiteY2" fmla="*/ 1238036 h 1238036"/>
                              <a:gd name="connsiteX0" fmla="*/ 493870 w 493870"/>
                              <a:gd name="connsiteY0" fmla="*/ 0 h 1238036"/>
                              <a:gd name="connsiteX1" fmla="*/ 46945 w 493870"/>
                              <a:gd name="connsiteY1" fmla="*/ 308224 h 1238036"/>
                              <a:gd name="connsiteX2" fmla="*/ 14641 w 493870"/>
                              <a:gd name="connsiteY2" fmla="*/ 723387 h 1238036"/>
                              <a:gd name="connsiteX3" fmla="*/ 57219 w 493870"/>
                              <a:gd name="connsiteY3" fmla="*/ 1238036 h 1238036"/>
                              <a:gd name="connsiteX0" fmla="*/ 446925 w 446930"/>
                              <a:gd name="connsiteY0" fmla="*/ 0 h 1238036"/>
                              <a:gd name="connsiteX1" fmla="*/ 0 w 446930"/>
                              <a:gd name="connsiteY1" fmla="*/ 308224 h 1238036"/>
                              <a:gd name="connsiteX2" fmla="*/ 446925 w 446930"/>
                              <a:gd name="connsiteY2" fmla="*/ 683995 h 1238036"/>
                              <a:gd name="connsiteX3" fmla="*/ 10274 w 446930"/>
                              <a:gd name="connsiteY3" fmla="*/ 1238036 h 1238036"/>
                              <a:gd name="connsiteX0" fmla="*/ 442379 w 442383"/>
                              <a:gd name="connsiteY0" fmla="*/ 0 h 1238036"/>
                              <a:gd name="connsiteX1" fmla="*/ -1 w 442383"/>
                              <a:gd name="connsiteY1" fmla="*/ 327437 h 1238036"/>
                              <a:gd name="connsiteX2" fmla="*/ 442379 w 442383"/>
                              <a:gd name="connsiteY2" fmla="*/ 683995 h 1238036"/>
                              <a:gd name="connsiteX3" fmla="*/ 5728 w 442383"/>
                              <a:gd name="connsiteY3" fmla="*/ 1238036 h 1238036"/>
                              <a:gd name="connsiteX0" fmla="*/ 442422 w 442421"/>
                              <a:gd name="connsiteY0" fmla="*/ 0 h 1238036"/>
                              <a:gd name="connsiteX1" fmla="*/ 42 w 442421"/>
                              <a:gd name="connsiteY1" fmla="*/ 327437 h 1238036"/>
                              <a:gd name="connsiteX2" fmla="*/ 413197 w 442421"/>
                              <a:gd name="connsiteY2" fmla="*/ 649527 h 1238036"/>
                              <a:gd name="connsiteX3" fmla="*/ 5771 w 442421"/>
                              <a:gd name="connsiteY3" fmla="*/ 1238036 h 1238036"/>
                              <a:gd name="connsiteX0" fmla="*/ 459954 w 459954"/>
                              <a:gd name="connsiteY0" fmla="*/ 0 h 1238036"/>
                              <a:gd name="connsiteX1" fmla="*/ 40 w 459954"/>
                              <a:gd name="connsiteY1" fmla="*/ 342676 h 1238036"/>
                              <a:gd name="connsiteX2" fmla="*/ 430729 w 459954"/>
                              <a:gd name="connsiteY2" fmla="*/ 649527 h 1238036"/>
                              <a:gd name="connsiteX3" fmla="*/ 23303 w 459954"/>
                              <a:gd name="connsiteY3" fmla="*/ 1238036 h 1238036"/>
                              <a:gd name="connsiteX0" fmla="*/ 459921 w 459921"/>
                              <a:gd name="connsiteY0" fmla="*/ 0 h 1238036"/>
                              <a:gd name="connsiteX1" fmla="*/ 7 w 459921"/>
                              <a:gd name="connsiteY1" fmla="*/ 342676 h 1238036"/>
                              <a:gd name="connsiteX2" fmla="*/ 448230 w 459921"/>
                              <a:gd name="connsiteY2" fmla="*/ 674147 h 1238036"/>
                              <a:gd name="connsiteX3" fmla="*/ 23270 w 459921"/>
                              <a:gd name="connsiteY3" fmla="*/ 1238036 h 1238036"/>
                              <a:gd name="connsiteX0" fmla="*/ 459995 w 459995"/>
                              <a:gd name="connsiteY0" fmla="*/ 0 h 1238036"/>
                              <a:gd name="connsiteX1" fmla="*/ 81 w 459995"/>
                              <a:gd name="connsiteY1" fmla="*/ 342676 h 1238036"/>
                              <a:gd name="connsiteX2" fmla="*/ 419079 w 459995"/>
                              <a:gd name="connsiteY2" fmla="*/ 654451 h 1238036"/>
                              <a:gd name="connsiteX3" fmla="*/ 23344 w 459995"/>
                              <a:gd name="connsiteY3" fmla="*/ 1238036 h 1238036"/>
                            </a:gdLst>
                            <a:ahLst/>
                            <a:cxnLst>
                              <a:cxn ang="0">
                                <a:pos x="connsiteX0" y="connsiteY0"/>
                              </a:cxn>
                              <a:cxn ang="0">
                                <a:pos x="connsiteX1" y="connsiteY1"/>
                              </a:cxn>
                              <a:cxn ang="0">
                                <a:pos x="connsiteX2" y="connsiteY2"/>
                              </a:cxn>
                              <a:cxn ang="0">
                                <a:pos x="connsiteX3" y="connsiteY3"/>
                              </a:cxn>
                            </a:cxnLst>
                            <a:rect l="l" t="t" r="r" b="b"/>
                            <a:pathLst>
                              <a:path w="459995" h="1238036">
                                <a:moveTo>
                                  <a:pt x="459995" y="0"/>
                                </a:moveTo>
                                <a:cubicBezTo>
                                  <a:pt x="272920" y="50942"/>
                                  <a:pt x="6900" y="233601"/>
                                  <a:pt x="81" y="342676"/>
                                </a:cubicBezTo>
                                <a:cubicBezTo>
                                  <a:pt x="-6738" y="451751"/>
                                  <a:pt x="417367" y="499482"/>
                                  <a:pt x="419079" y="654451"/>
                                </a:cubicBezTo>
                                <a:cubicBezTo>
                                  <a:pt x="420791" y="809420"/>
                                  <a:pt x="16248" y="1152261"/>
                                  <a:pt x="23344" y="1238036"/>
                                </a:cubicBezTo>
                              </a:path>
                            </a:pathLst>
                          </a:custGeom>
                          <a:noFill/>
                          <a:ln w="19050">
                            <a:solidFill>
                              <a:srgbClr val="FFC000"/>
                            </a:solidFill>
                            <a:prstDash val="lgDash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Rectangle 141"/>
                        <wps:cNvSpPr>
                          <a:spLocks noChangeArrowheads="1"/>
                        </wps:cNvSpPr>
                        <wps:spPr bwMode="auto">
                          <a:xfrm>
                            <a:off x="107021" y="1759387"/>
                            <a:ext cx="857250" cy="234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E09DA" w14:textId="6EA6B94F" w:rsidR="0067543B" w:rsidRDefault="0067543B" w:rsidP="006237BB">
                              <w:pPr>
                                <w:jc w:val="center"/>
                                <w:rPr>
                                  <w:sz w:val="24"/>
                                  <w:szCs w:val="24"/>
                                </w:rPr>
                              </w:pPr>
                              <w:r>
                                <w:rPr>
                                  <w:rFonts w:ascii="Calibri" w:hAnsi="Calibri" w:cs="Calibri"/>
                                  <w:color w:val="000000"/>
                                  <w:sz w:val="18"/>
                                  <w:szCs w:val="18"/>
                                </w:rPr>
                                <w:t>Congested link</w:t>
                              </w:r>
                            </w:p>
                          </w:txbxContent>
                        </wps:txbx>
                        <wps:bodyPr rot="0" vert="horz" wrap="square" lIns="0" tIns="0" rIns="0" bIns="0" anchor="t" anchorCtr="0">
                          <a:noAutofit/>
                        </wps:bodyPr>
                      </wps:wsp>
                      <wps:wsp>
                        <wps:cNvPr id="1" name="Straight Arrow Connector 1"/>
                        <wps:cNvCnPr/>
                        <wps:spPr>
                          <a:xfrm flipV="1">
                            <a:off x="949261" y="1708794"/>
                            <a:ext cx="472894" cy="11491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14:sizeRelH relativeFrom="margin">
                  <wp14:pctWidth>0</wp14:pctWidth>
                </wp14:sizeRelH>
                <wp14:sizeRelV relativeFrom="margin">
                  <wp14:pctHeight>0</wp14:pctHeight>
                </wp14:sizeRelV>
              </wp:anchor>
            </w:drawing>
          </mc:Choice>
          <mc:Fallback>
            <w:pict>
              <v:group w14:anchorId="6898908B" id="Canvas 139" o:spid="_x0000_s1095" editas="canvas" style="position:absolute;left:0;text-align:left;margin-left:0;margin-top:0;width:295.9pt;height:200.15pt;z-index:251661312;mso-position-horizontal:center;mso-position-horizontal-relative:text;mso-position-vertical-relative:text;mso-width-relative:margin;mso-height-relative:margin" coordsize="37579,25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">
                <v:shape id="_x0000_s1096" type="#_x0000_t75" style="position:absolute;width:37579;height:25419;visibility:visible;mso-wrap-style:square" stroked="t" strokecolor="black [3213]">
                  <v:fill o:detectmouseclick="t"/>
                  <v:path o:connecttype="none"/>
                </v:shape>
                <v:oval id="Oval 7" o:spid="_x0000_s1097" style="position:absolute;left:18243;top:8051;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" strokeweight="0"/>
                <v:oval id="Oval 8" o:spid="_x0000_s1098" style="position:absolute;left:18243;top:8051;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" filled="f">
                  <v:stroke endcap="round"/>
                </v:oval>
                <v:oval id="Oval 10" o:spid="_x0000_s1099" style="position:absolute;left:13550;top:11397;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" filled="f">
                  <v:stroke endcap="round"/>
                </v:oval>
                <v:oval id="Oval 11" o:spid="_x0000_s1100" style="position:absolute;left:18243;top:14928;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" strokeweight="0"/>
                <v:oval id="Oval 12" o:spid="_x0000_s1101" style="position:absolute;left:18243;top:14928;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" filled="f">
                  <v:stroke endcap="round"/>
                </v:oval>
                <v:oval id="Oval 13" o:spid="_x0000_s1102" style="position:absolute;left:26447;top:14928;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" strokeweight="0"/>
                <v:oval id="Oval 14" o:spid="_x0000_s1103" style="position:absolute;left:26447;top:14928;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" filled="f">
                  <v:stroke endcap="round"/>
                </v:oval>
                <v:oval id="Oval 15" o:spid="_x0000_s1104" style="position:absolute;left:13627;top:22129;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" strokeweight="0"/>
                <v:oval id="Oval 16" o:spid="_x0000_s1105" style="position:absolute;left:13627;top:22129;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" filled="f">
                  <v:stroke endcap="round"/>
                </v:oval>
                <v:line id="Line 17" o:spid="_x0000_s1106" style="position:absolute;flip:x;visibility:visible;mso-wrap-style:square" from="14781,9074" to="18307,11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">
                  <v:stroke endcap="round"/>
                </v:line>
                <v:line id="Line 18" o:spid="_x0000_s1107" style="position:absolute;visibility:visible;mso-wrap-style:square" from="18967,9499" to="18967,14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">
                  <v:stroke endcap="round"/>
                </v:line>
                <v:line id="Line 19" o:spid="_x0000_s1108" style="position:absolute;visibility:visible;mso-wrap-style:square" from="19494,9258" to="26701,15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">
                  <v:stroke endcap="round"/>
                </v:line>
                <v:shape id="Freeform 21" o:spid="_x0000_s1109" style="position:absolute;left:19291;top:16281;width:7721;height:5905;visibility:visible;mso-wrap-style:square;v-text-anchor:top" coordsize="12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" path="m,l595,930,1216,11e" filled="f">
                  <v:stroke endcap="round"/>
                  <v:path arrowok="t" o:connecttype="custom" o:connectlocs="0,0;377825,590550;772160,6985" o:connectangles="0,0,0"/>
                </v:shape>
                <v:line id="Line 22" o:spid="_x0000_s1110" style="position:absolute;flip:x;visibility:visible;mso-wrap-style:square" from="14992,16141" to="26530,22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">
                  <v:stroke endcap="round"/>
                </v:line>
                <v:rect id="Rectangle 23" o:spid="_x0000_s1111" style="position:absolute;left:11030;top:11620;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2435E5DC" w14:textId="77777777" w:rsidR="0067543B" w:rsidRDefault="0067543B" w:rsidP="006237BB">
                        <w:r>
                          <w:rPr>
                            <w:rFonts w:ascii="Calibri" w:hAnsi="Calibri" w:cs="Calibri"/>
                            <w:color w:val="000000"/>
                            <w:sz w:val="18"/>
                            <w:szCs w:val="18"/>
                          </w:rPr>
                          <w:t>IAB 1</w:t>
                        </w:r>
                      </w:p>
                    </w:txbxContent>
                  </v:textbox>
                </v:rect>
                <v:rect id="Rectangle 24" o:spid="_x0000_s1112" style="position:absolute;left:15100;top:14986;width:2413;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5A6D8D90" w14:textId="77777777" w:rsidR="0067543B" w:rsidRDefault="0067543B" w:rsidP="006237BB">
                        <w:r>
                          <w:rPr>
                            <w:rFonts w:ascii="Calibri" w:hAnsi="Calibri" w:cs="Calibri"/>
                            <w:color w:val="000000"/>
                            <w:sz w:val="18"/>
                            <w:szCs w:val="18"/>
                          </w:rPr>
                          <w:t>IAB 2</w:t>
                        </w:r>
                      </w:p>
                    </w:txbxContent>
                  </v:textbox>
                </v:rect>
                <v:rect id="Rectangle 25" o:spid="_x0000_s1113" style="position:absolute;left:22644;top:14986;width:2413;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29F0B337" w14:textId="77777777" w:rsidR="0067543B" w:rsidRDefault="0067543B" w:rsidP="006237BB">
                        <w:r>
                          <w:rPr>
                            <w:rFonts w:ascii="Calibri" w:hAnsi="Calibri" w:cs="Calibri"/>
                            <w:color w:val="000000"/>
                            <w:sz w:val="18"/>
                            <w:szCs w:val="18"/>
                          </w:rPr>
                          <w:t>IAB 3</w:t>
                        </w:r>
                      </w:p>
                    </w:txbxContent>
                  </v:textbox>
                </v:rect>
                <v:rect id="Rectangle 26" o:spid="_x0000_s1114" style="position:absolute;left:10674;top:22371;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42B96C15" w14:textId="77777777" w:rsidR="0067543B" w:rsidRDefault="0067543B" w:rsidP="006237BB">
                        <w:r>
                          <w:rPr>
                            <w:rFonts w:ascii="Calibri" w:hAnsi="Calibri" w:cs="Calibri"/>
                            <w:color w:val="000000"/>
                            <w:sz w:val="18"/>
                            <w:szCs w:val="18"/>
                          </w:rPr>
                          <w:t>IAB 4</w:t>
                        </w:r>
                      </w:p>
                    </w:txbxContent>
                  </v:textbox>
                </v:rect>
                <v:rect id="Rectangle 27" o:spid="_x0000_s1115" style="position:absolute;left:24625;top:22193;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2AC14BC9" w14:textId="77777777" w:rsidR="0067543B" w:rsidRDefault="0067543B" w:rsidP="006237BB">
                        <w:r>
                          <w:rPr>
                            <w:rFonts w:ascii="Calibri" w:hAnsi="Calibri" w:cs="Calibri"/>
                            <w:color w:val="000000"/>
                            <w:sz w:val="18"/>
                            <w:szCs w:val="18"/>
                          </w:rPr>
                          <w:t>IAB 5</w:t>
                        </w:r>
                      </w:p>
                    </w:txbxContent>
                  </v:textbox>
                </v:rect>
                <v:rect id="Rectangle 28" o:spid="_x0000_s1116" style="position:absolute;left:755;top:6845;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150A8C9D" w14:textId="77777777" w:rsidR="0067543B" w:rsidRDefault="0067543B" w:rsidP="006237BB">
                        <w:r>
                          <w:rPr>
                            <w:rFonts w:ascii="Calibri" w:hAnsi="Calibri" w:cs="Calibri"/>
                            <w:color w:val="000000"/>
                            <w:sz w:val="20"/>
                          </w:rPr>
                          <w:t>IAB</w:t>
                        </w:r>
                      </w:p>
                    </w:txbxContent>
                  </v:textbox>
                </v:rect>
                <v:rect id="Rectangle 29" o:spid="_x0000_s1117" style="position:absolute;left:2495;top:6845;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1E43C654" w14:textId="77777777" w:rsidR="0067543B" w:rsidRDefault="0067543B" w:rsidP="006237BB">
                        <w:r>
                          <w:rPr>
                            <w:rFonts w:ascii="Calibri" w:hAnsi="Calibri" w:cs="Calibri"/>
                            <w:color w:val="000000"/>
                            <w:sz w:val="20"/>
                          </w:rPr>
                          <w:t>-</w:t>
                        </w:r>
                      </w:p>
                    </w:txbxContent>
                  </v:textbox>
                </v:rect>
                <v:rect id="Rectangle 30" o:spid="_x0000_s1118" style="position:absolute;left:2882;top:6845;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3C7A077A" w14:textId="77777777" w:rsidR="0067543B" w:rsidRDefault="0067543B" w:rsidP="006237BB">
                        <w:r>
                          <w:rPr>
                            <w:rFonts w:ascii="Calibri" w:hAnsi="Calibri" w:cs="Calibri"/>
                            <w:color w:val="000000"/>
                            <w:sz w:val="20"/>
                          </w:rPr>
                          <w:t>donor</w:t>
                        </w:r>
                      </w:p>
                    </w:txbxContent>
                  </v:textbox>
                </v:rect>
                <v:rect id="Rectangle 31" o:spid="_x0000_s1119" style="position:absolute;left:5994;top:6845;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614EC538" w14:textId="77777777" w:rsidR="0067543B" w:rsidRDefault="0067543B" w:rsidP="006237BB">
                        <w:r>
                          <w:rPr>
                            <w:rFonts w:ascii="Calibri" w:hAnsi="Calibri" w:cs="Calibri"/>
                            <w:color w:val="000000"/>
                            <w:sz w:val="20"/>
                          </w:rPr>
                          <w:t>-</w:t>
                        </w:r>
                      </w:p>
                    </w:txbxContent>
                  </v:textbox>
                </v:rect>
                <v:rect id="Rectangle 32" o:spid="_x0000_s1120" style="position:absolute;left:6388;top:6845;width:2241;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248DB5A0" w14:textId="77777777" w:rsidR="0067543B" w:rsidRDefault="0067543B" w:rsidP="006237BB">
                        <w:r>
                          <w:rPr>
                            <w:rFonts w:ascii="Calibri" w:hAnsi="Calibri" w:cs="Calibri"/>
                            <w:color w:val="000000"/>
                            <w:sz w:val="20"/>
                          </w:rPr>
                          <w:t>DU1</w:t>
                        </w:r>
                      </w:p>
                    </w:txbxContent>
                  </v:textbox>
                </v:rect>
                <v:oval id="Oval 33" o:spid="_x0000_s1121" style="position:absolute;left:8058;top:8261;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" strokeweight="0"/>
                <v:shape id="Freeform 34" o:spid="_x0000_s1122" style="position:absolute;left:8058;top:8261;width:1435;height:1441;visibility:visible;mso-wrap-style:square;v-text-anchor:top" coordsize="226,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" path="m226,114c226,51,175,,114,,51,,,51,,114v,63,51,113,114,113c175,227,226,177,226,114e" filled="f">
                  <v:stroke endcap="round"/>
                  <v:path arrowok="t" o:connecttype="custom" o:connectlocs="143510,72390;72390,0;0,72390;72390,144145;143510,72390" o:connectangles="0,0,0,0,0"/>
                </v:shape>
                <v:line id="Line 35" o:spid="_x0000_s1123" style="position:absolute;visibility:visible;mso-wrap-style:square" from="14781,12622" to="18453,15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">
                  <v:stroke endcap="round"/>
                </v:line>
                <v:line id="Line 36" o:spid="_x0000_s1124" style="position:absolute;visibility:visible;mso-wrap-style:square" from="9283,9491" to="13550,11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">
                  <v:stroke endcap="round"/>
                </v:line>
                <v:rect id="Rectangle 37" o:spid="_x0000_s1125" style="position:absolute;left:18726;top:6102;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47B2487A" w14:textId="77777777" w:rsidR="0067543B" w:rsidRDefault="0067543B" w:rsidP="006237BB">
                        <w:r>
                          <w:rPr>
                            <w:rFonts w:ascii="Calibri" w:hAnsi="Calibri" w:cs="Calibri"/>
                            <w:color w:val="000000"/>
                            <w:sz w:val="20"/>
                          </w:rPr>
                          <w:t>IAB</w:t>
                        </w:r>
                      </w:p>
                    </w:txbxContent>
                  </v:textbox>
                </v:rect>
                <v:rect id="Rectangle 38" o:spid="_x0000_s1126" style="position:absolute;left:20466;top:6102;width:393;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371AD25C" w14:textId="77777777" w:rsidR="0067543B" w:rsidRDefault="0067543B" w:rsidP="006237BB">
                        <w:r>
                          <w:rPr>
                            <w:rFonts w:ascii="Calibri" w:hAnsi="Calibri" w:cs="Calibri"/>
                            <w:color w:val="000000"/>
                            <w:sz w:val="20"/>
                          </w:rPr>
                          <w:t>-</w:t>
                        </w:r>
                      </w:p>
                    </w:txbxContent>
                  </v:textbox>
                </v:rect>
                <v:rect id="Rectangle 39" o:spid="_x0000_s1127" style="position:absolute;left:20859;top:6102;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2617C023" w14:textId="77777777" w:rsidR="0067543B" w:rsidRDefault="0067543B" w:rsidP="006237BB">
                        <w:r>
                          <w:rPr>
                            <w:rFonts w:ascii="Calibri" w:hAnsi="Calibri" w:cs="Calibri"/>
                            <w:color w:val="000000"/>
                            <w:sz w:val="20"/>
                          </w:rPr>
                          <w:t>donor</w:t>
                        </w:r>
                      </w:p>
                    </w:txbxContent>
                  </v:textbox>
                </v:rect>
                <v:rect id="Rectangle 40" o:spid="_x0000_s1128" style="position:absolute;left:23971;top:6102;width:393;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4D384478" w14:textId="77777777" w:rsidR="0067543B" w:rsidRDefault="0067543B" w:rsidP="006237BB">
                        <w:r>
                          <w:rPr>
                            <w:rFonts w:ascii="Calibri" w:hAnsi="Calibri" w:cs="Calibri"/>
                            <w:color w:val="000000"/>
                            <w:sz w:val="20"/>
                          </w:rPr>
                          <w:t>-</w:t>
                        </w:r>
                      </w:p>
                    </w:txbxContent>
                  </v:textbox>
                </v:rect>
                <v:rect id="Rectangle 41" o:spid="_x0000_s1129" style="position:absolute;left:24358;top:6102;width:2242;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735E15D1" w14:textId="77777777" w:rsidR="0067543B" w:rsidRDefault="0067543B" w:rsidP="006237BB">
                        <w:r>
                          <w:rPr>
                            <w:rFonts w:ascii="Calibri" w:hAnsi="Calibri" w:cs="Calibri"/>
                            <w:color w:val="000000"/>
                            <w:sz w:val="20"/>
                          </w:rPr>
                          <w:t>DU2</w:t>
                        </w:r>
                      </w:p>
                    </w:txbxContent>
                  </v:textbox>
                </v:rect>
                <v:oval id="Oval 42" o:spid="_x0000_s1130" style="position:absolute;left:12744;top:1143;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" strokeweight="0"/>
                <v:oval id="Oval 43" o:spid="_x0000_s1131" style="position:absolute;left:12744;top:1143;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" filled="f">
                  <v:stroke endcap="round"/>
                </v:oval>
                <v:line id="Line 44" o:spid="_x0000_s1132" style="position:absolute;flip:x;visibility:visible;mso-wrap-style:square" from="8966,2317" to="12909,8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">
                  <v:stroke endcap="round"/>
                </v:line>
                <v:line id="Line 45" o:spid="_x0000_s1133" style="position:absolute;flip:x y;visibility:visible;mso-wrap-style:square" from="14008,2330" to="18592,8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">
                  <v:stroke endcap="round"/>
                </v:line>
                <v:rect id="Rectangle 46" o:spid="_x0000_s1134" style="position:absolute;left:14598;top:698;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4263F0EC" w14:textId="77777777" w:rsidR="0067543B" w:rsidRDefault="0067543B" w:rsidP="006237BB">
                        <w:r>
                          <w:rPr>
                            <w:rFonts w:ascii="Calibri" w:hAnsi="Calibri" w:cs="Calibri"/>
                            <w:color w:val="000000"/>
                            <w:sz w:val="20"/>
                          </w:rPr>
                          <w:t>IAB</w:t>
                        </w:r>
                      </w:p>
                    </w:txbxContent>
                  </v:textbox>
                </v:rect>
                <v:rect id="Rectangle 47" o:spid="_x0000_s1135" style="position:absolute;left:16344;top:698;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1EF0A7A0" w14:textId="77777777" w:rsidR="0067543B" w:rsidRDefault="0067543B" w:rsidP="006237BB">
                        <w:r>
                          <w:rPr>
                            <w:rFonts w:ascii="Calibri" w:hAnsi="Calibri" w:cs="Calibri"/>
                            <w:color w:val="000000"/>
                            <w:sz w:val="20"/>
                          </w:rPr>
                          <w:t>-</w:t>
                        </w:r>
                      </w:p>
                    </w:txbxContent>
                  </v:textbox>
                </v:rect>
                <v:rect id="Rectangle 48" o:spid="_x0000_s1136" style="position:absolute;left:16732;top:698;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7A6E0614" w14:textId="77777777" w:rsidR="0067543B" w:rsidRDefault="0067543B" w:rsidP="006237BB">
                        <w:r>
                          <w:rPr>
                            <w:rFonts w:ascii="Calibri" w:hAnsi="Calibri" w:cs="Calibri"/>
                            <w:color w:val="000000"/>
                            <w:sz w:val="20"/>
                          </w:rPr>
                          <w:t>donor</w:t>
                        </w:r>
                      </w:p>
                    </w:txbxContent>
                  </v:textbox>
                </v:rect>
                <v:rect id="Rectangle 49" o:spid="_x0000_s1137" style="position:absolute;left:19843;top:698;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215D4B97" w14:textId="77777777" w:rsidR="0067543B" w:rsidRDefault="0067543B" w:rsidP="006237BB">
                        <w:r>
                          <w:rPr>
                            <w:rFonts w:ascii="Calibri" w:hAnsi="Calibri" w:cs="Calibri"/>
                            <w:color w:val="000000"/>
                            <w:sz w:val="20"/>
                          </w:rPr>
                          <w:t>-</w:t>
                        </w:r>
                      </w:p>
                    </w:txbxContent>
                  </v:textbox>
                </v:rect>
                <v:rect id="Rectangle 50" o:spid="_x0000_s1138" style="position:absolute;left:20231;top:698;width:1492;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3DA40E70" w14:textId="77777777" w:rsidR="0067543B" w:rsidRDefault="0067543B" w:rsidP="006237BB">
                        <w:r>
                          <w:rPr>
                            <w:rFonts w:ascii="Calibri" w:hAnsi="Calibri" w:cs="Calibri"/>
                            <w:color w:val="000000"/>
                            <w:sz w:val="20"/>
                          </w:rPr>
                          <w:t>CU</w:t>
                        </w:r>
                      </w:p>
                    </w:txbxContent>
                  </v:textbox>
                </v:rect>
                <v:shape id="Freeform 55" o:spid="_x0000_s1139" style="position:absolute;left:8369;top:9713;width:5257;height:12667;visibility:visible;mso-wrap-style:square;v-text-anchor:top" coordsize="943,21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" adj="-11796480,,5400" path="m33,12r87,207c123,227,119,236,111,240v-8,3,-17,-1,-21,-9l4,25c,17,4,7,12,4v8,-4,18,,21,8xm182,366r87,207c272,581,268,590,260,594v-8,3,-17,-1,-21,-9l152,379v-3,-8,1,-18,9,-21c169,354,178,358,182,366xm331,720r87,207c421,935,417,944,409,948v-8,3,-18,-1,-21,-9l301,733v-3,-8,1,-18,9,-21c318,708,327,712,331,720xm480,1074r86,207c570,1289,566,1298,558,1302v-8,3,-18,-1,-21,-9l450,1087v-3,-8,,-18,9,-21c467,1062,476,1066,480,1074xm628,1428r87,207c719,1643,715,1652,707,1656v-9,3,-18,-1,-21,-9l599,1441v-4,-8,,-18,8,-21c616,1416,625,1420,628,1428xm777,1782r87,207c867,1997,864,2006,855,2010v-8,3,-17,-1,-21,-9l748,1795v-4,-8,,-18,8,-21c764,1770,774,1774,777,1782xm926,2136r14,34c943,2178,940,2187,931,2191v-8,3,-17,-1,-20,-9l896,2149v-3,-8,1,-18,9,-21c913,2124,923,2128,926,2136xe" fillcolor="#00b050" strokecolor="#00b050" strokeweight=".05pt">
                  <v:stroke joinstyle="round"/>
                  <v:formulas/>
                  <v:path arrowok="t" o:connecttype="custom" o:connectlocs="18399,6928;66905,126442;61887,138566;50178,133370;2230,14434;6690,2309;18399,6928;101472,211313;149978,330827;144960,342951;133251,337755;84746,218819;89764,206694;101472,211313;184545,415698;233051,535212;228033,547336;216325,542140;167819,423204;172837,411079;184545,415698;267618,620083;315566,739597;311106,751721;299398,746525;250892,627589;255910,615464;267618,620083;350134,824468;398639,943981;394179,956106;382471,950910;333965,831974;338425,819849;350134,824468;433207,1028853;481713,1148366;476695,1160491;464986,1155295;417038,1036359;421498,1024234;433207,1028853;516280,1233238;524085,1252868;519068,1264993;507917,1259797;499554,1240744;504572,1228619;516280,1233238" o:connectangles="0,0,0,0,0,0,0,0,0,0,0,0,0,0,0,0,0,0,0,0,0,0,0,0,0,0,0,0,0,0,0,0,0,0,0,0,0,0,0,0,0,0,0,0,0,0,0,0,0" textboxrect="0,0,943,2194"/>
                  <o:lock v:ext="edit" verticies="t"/>
                  <v:textbox>
                    <w:txbxContent>
                      <w:p w14:paraId="518BBF69" w14:textId="77777777" w:rsidR="0067543B" w:rsidRDefault="0067543B" w:rsidP="006237BB">
                        <w:pPr>
                          <w:jc w:val="center"/>
                        </w:pPr>
                      </w:p>
                    </w:txbxContent>
                  </v:textbox>
                </v:shape>
                <v:oval id="Oval 52" o:spid="_x0000_s1140" style="position:absolute;left:22618;top:21780;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" strokeweight="0"/>
                <v:oval id="Oval 53" o:spid="_x0000_s1141" style="position:absolute;left:22618;top:21780;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" filled="f">
                  <v:stroke endcap="round"/>
                </v:oval>
                <v:rect id="Rectangle 57" o:spid="_x0000_s1142" style="position:absolute;left:27317;top:3803;width:10154;height:8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" stroked="f"/>
                <v:rect id="Rectangle 58" o:spid="_x0000_s1143" style="position:absolute;left:27315;top:3803;width:10154;height:10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" filled="f">
                  <v:stroke joinstyle="round" endcap="round"/>
                </v:rect>
                <v:rect id="Rectangle 59" o:spid="_x0000_s1144" style="position:absolute;left:33470;top:4216;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69CA268C" w14:textId="77777777" w:rsidR="0067543B" w:rsidRDefault="0067543B" w:rsidP="006237BB">
                        <w:r>
                          <w:rPr>
                            <w:rFonts w:ascii="Calibri" w:hAnsi="Calibri" w:cs="Calibri"/>
                            <w:color w:val="000000"/>
                            <w:sz w:val="18"/>
                            <w:szCs w:val="18"/>
                          </w:rPr>
                          <w:t>Path 1</w:t>
                        </w:r>
                      </w:p>
                    </w:txbxContent>
                  </v:textbox>
                </v:rect>
                <v:rect id="Rectangle 60" o:spid="_x0000_s1145" style="position:absolute;left:33470;top:6051;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35vwAAANwAAAAPAAAAZHJzL2Rvd25yZXYueG1sRE/bisIw&#10;EH0X/Icwwr5paoV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DTfH35vwAAANwAAAAPAAAAAAAA&#10;AAAAAAAAAAcCAABkcnMvZG93bnJldi54bWxQSwUGAAAAAAMAAwC3AAAA8wIAAAAA&#10;" filled="f" stroked="f">
                  <v:textbox style="mso-fit-shape-to-text:t" inset="0,0,0,0">
                    <w:txbxContent>
                      <w:p w14:paraId="28B18506" w14:textId="77777777" w:rsidR="0067543B" w:rsidRDefault="0067543B" w:rsidP="006237BB">
                        <w:r>
                          <w:rPr>
                            <w:rFonts w:ascii="Calibri" w:hAnsi="Calibri" w:cs="Calibri"/>
                            <w:color w:val="000000"/>
                            <w:sz w:val="18"/>
                            <w:szCs w:val="18"/>
                          </w:rPr>
                          <w:t>Path 2</w:t>
                        </w:r>
                      </w:p>
                    </w:txbxContent>
                  </v:textbox>
                </v:rect>
                <v:rect id="Rectangle 61" o:spid="_x0000_s1146" style="position:absolute;left:33470;top:7810;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31D1FB88" w14:textId="77777777" w:rsidR="0067543B" w:rsidRDefault="0067543B" w:rsidP="006237BB">
                        <w:r>
                          <w:rPr>
                            <w:rFonts w:ascii="Calibri" w:hAnsi="Calibri" w:cs="Calibri"/>
                            <w:color w:val="000000"/>
                            <w:sz w:val="18"/>
                            <w:szCs w:val="18"/>
                          </w:rPr>
                          <w:t>Path 3</w:t>
                        </w:r>
                      </w:p>
                    </w:txbxContent>
                  </v:textbox>
                </v:rect>
                <v:rect id="Rectangle 62" o:spid="_x0000_s1147" style="position:absolute;left:33522;top:9701;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4C5198FE" w14:textId="77777777" w:rsidR="0067543B" w:rsidRDefault="0067543B" w:rsidP="006237BB">
                        <w:r>
                          <w:rPr>
                            <w:rFonts w:ascii="Calibri" w:hAnsi="Calibri" w:cs="Calibri"/>
                            <w:color w:val="000000"/>
                            <w:sz w:val="18"/>
                            <w:szCs w:val="18"/>
                          </w:rPr>
                          <w:t>Path 4</w:t>
                        </w:r>
                      </w:p>
                    </w:txbxContent>
                  </v:textbox>
                </v:rect>
                <v:shape id="Freeform 63" o:spid="_x0000_s1148" style="position:absolute;left:28041;top:4775;width:4928;height:190;visibility:visible;mso-wrap-style:square;v-text-anchor:top" coordsize="82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" path="m16,l240,v9,,16,7,16,16c256,25,249,32,240,32l16,32c7,32,,25,,16,,7,7,,16,xm400,l624,v9,,16,7,16,16c640,25,633,32,624,32r-224,c391,32,384,25,384,16,384,7,391,,400,xm784,r29,c821,,829,7,829,16v,9,-8,16,-16,16l784,32v-9,,-16,-7,-16,-16c768,7,775,,784,xe" fillcolor="#00b050" strokecolor="#00b050" strokeweight=".05pt">
                  <v:path arrowok="t" o:connecttype="custom" o:connectlocs="9510,0;142657,0;152167,9525;142657,19050;9510,19050;0,9525;9510,0;237761,0;370907,0;380418,9525;370907,19050;237761,19050;228251,9525;237761,0;466012,0;483250,0;492760,9525;483250,19050;466012,19050;456501,9525;466012,0" o:connectangles="0,0,0,0,0,0,0,0,0,0,0,0,0,0,0,0,0,0,0,0,0"/>
                  <o:lock v:ext="edit" verticies="t"/>
                </v:shape>
                <v:shape id="Freeform 64" o:spid="_x0000_s1149" style="position:absolute;left:28200;top:6616;width:4769;height:191;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" path="m16,l240,v9,,16,7,16,16c256,24,249,32,240,32l16,32c7,32,,24,,16,,7,7,,16,xm400,l624,v9,,16,7,16,16c640,24,633,32,624,32r-224,c391,32,384,24,384,16,384,7,391,,400,xm784,r3,c795,,803,7,803,16v,8,-8,16,-16,16l784,32v-9,,-16,-8,-16,-16c768,7,775,,784,xe" fillcolor="red" strokecolor="red"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shape id="Freeform 65" o:spid="_x0000_s1150" style="position:absolute;left:28200;top:8382;width:4769;height:190;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" path="m16,l240,v9,,16,7,16,16c256,25,249,32,240,32l16,32c7,32,,25,,16,,7,7,,16,xm400,l624,v9,,16,7,16,16c640,25,633,32,624,32r-224,c391,32,384,25,384,16,384,7,391,,400,xm784,r3,c795,,803,7,803,16v,9,-8,16,-16,16l784,32v-9,,-16,-7,-16,-16c768,7,775,,784,xe" fillcolor="#00b0f0" strokecolor="#00b0f0"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shape id="Freeform 66" o:spid="_x0000_s1151" style="position:absolute;left:28200;top:10185;width:4769;height:190;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" path="m16,l240,v9,,16,7,16,16c256,25,249,32,240,32l16,32c7,32,,25,,16,,7,7,,16,xm400,l624,v9,,16,7,16,16c640,25,633,32,624,32r-224,c391,32,384,25,384,16,384,7,391,,400,xm784,r3,c795,,803,7,803,16v,9,-8,16,-16,16l784,32v-9,,-16,-7,-16,-16c768,7,775,,784,xe" fillcolor="#7030a0" strokecolor="#7030a0"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line id="Line 44" o:spid="_x0000_s1152" style="position:absolute;visibility:visible;mso-wrap-style:square" from="8782,9702" to="13838,2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">
                  <v:stroke endcap="round"/>
                </v:line>
                <v:line id="Line 36" o:spid="_x0000_s1153" style="position:absolute;flip:x;visibility:visible;mso-wrap-style:square" from="14486,16153" to="18453,22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">
                  <v:stroke endcap="round"/>
                </v:line>
                <v:shape id="Freeform: Shape 132" o:spid="_x0000_s1154" style="position:absolute;left:14781;top:9365;width:5048;height:12981;visibility:visible;mso-wrap-style:square;v-text-anchor:middle" coordsize="485190,1279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" path="m431514,v43665,201630,87331,403260,15412,616449c375007,829638,187503,1054385,,1279132e" filled="f" strokecolor="#00b0f0" strokeweight="1.75pt">
                  <v:stroke dashstyle="longDash" joinstyle="miter"/>
                  <v:path arrowok="t" o:connecttype="custom" o:connectlocs="448944,0;464978,625599;0,1298118" o:connectangles="0,0,0"/>
                </v:shape>
                <v:shape id="Freeform: Shape 133" o:spid="_x0000_s1155" style="position:absolute;left:15103;top:9144;width:12188;height:13613;visibility:visible;mso-wrap-style:square;v-text-anchor:middle" coordsize="1255018,136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" path="m452063,v420384,210192,869971,471755,794627,683232c1171346,894709,207782,1248310,,1361326r,e" filled="f" strokecolor="#7030a0" strokeweight="1.75pt">
                  <v:stroke dashstyle="longDash" joinstyle="miter"/>
                  <v:path arrowok="t" o:connecttype="custom" o:connectlocs="439043,0;1210785,683232;0,1361326;0,1361326" o:connectangles="0,0,0,0"/>
                </v:shape>
                <v:shape id="Freeform: Shape 134" o:spid="_x0000_s1156" style="position:absolute;left:9545;top:9144;width:9181;height:13062;visibility:visible;mso-wrap-style:square;v-text-anchor:middle" coordsize="954611,1306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" path="m,c166635,85410,333270,170821,492369,276329,651468,381837,951244,461387,954593,633046v3350,171659,-442127,673239,-442127,673239l512466,1306285e" filled="f" strokecolor="red" strokeweight="1.5pt">
                  <v:stroke dashstyle="longDash" joinstyle="miter"/>
                  <v:path arrowok="t" o:connecttype="custom" o:connectlocs="0,0;473497,276329;918004,633046;492823,1306285;492823,1306285" o:connectangles="0,0,0,0,0"/>
                </v:shape>
                <v:line id="Line 17" o:spid="_x0000_s1157" style="position:absolute;visibility:visible;mso-wrap-style:square" from="14270,12832" to="14403,22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" strokecolor="red" strokeweight="1pt">
                  <v:stroke joinstyle="miter"/>
                </v:line>
                <v:shape id="Freeform 66" o:spid="_x0000_s1158" style="position:absolute;left:28204;top:11920;width:4763;height:184;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" path="m16,l240,v9,,16,7,16,16c256,25,249,32,240,32l16,32c7,32,,25,,16,,7,7,,16,xm400,l624,v9,,16,7,16,16c640,25,633,32,624,32r-224,c391,32,384,25,384,16,384,7,391,,400,xm784,r3,c795,,803,7,803,16v,9,-8,16,-16,16l784,32v-9,,-16,-7,-16,-16c768,7,775,,784,xe" fillcolor="#ffc000" strokecolor="#ffc000" strokeweight=".05pt">
                  <v:path arrowok="t" o:connecttype="custom" o:connectlocs="9489,0;142341,0;151831,9208;142341,18415;9489,18415;0,9208;9489,0;237235,0;370087,0;379577,9208;370087,18415;237235,18415;227746,9208;237235,0;464981,0;466761,0;476250,9208;466761,18415;464981,18415;455492,9208;464981,0" o:connectangles="0,0,0,0,0,0,0,0,0,0,0,0,0,0,0,0,0,0,0,0,0"/>
                  <o:lock v:ext="edit" verticies="t"/>
                </v:shape>
                <v:rect id="Rectangle 137" o:spid="_x0000_s1159" style="position:absolute;left:33546;top:11303;width:296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1C5B06CC" w14:textId="77777777" w:rsidR="0067543B" w:rsidRDefault="0067543B" w:rsidP="006237BB">
                        <w:pPr>
                          <w:rPr>
                            <w:sz w:val="24"/>
                            <w:szCs w:val="24"/>
                          </w:rPr>
                        </w:pPr>
                        <w:r>
                          <w:rPr>
                            <w:rFonts w:ascii="Calibri" w:hAnsi="Calibri" w:cs="Calibri"/>
                            <w:color w:val="000000"/>
                            <w:sz w:val="18"/>
                            <w:szCs w:val="18"/>
                          </w:rPr>
                          <w:t>Path 5</w:t>
                        </w:r>
                      </w:p>
                    </w:txbxContent>
                  </v:textbox>
                </v:rect>
                <v:shape id="Freeform: Shape 138" o:spid="_x0000_s1160" style="position:absolute;left:14067;top:8787;width:4066;height:12989;visibility:visible;mso-wrap-style:square;v-text-anchor:middle" coordsize="459995,1238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" path="m459995,c272920,50942,6900,233601,81,342676,-6738,451751,417367,499482,419079,654451,420791,809420,16248,1152261,23344,1238036e" filled="f" strokecolor="#ffc000" strokeweight="1.5pt">
                  <v:stroke dashstyle="longDashDot" joinstyle="miter"/>
                  <v:path arrowok="t" o:connecttype="custom" o:connectlocs="406612,0;72,359541;370444,686660;20635,1298967" o:connectangles="0,0,0,0"/>
                </v:shape>
                <v:rect id="Rectangle 141" o:spid="_x0000_s1161" style="position:absolute;left:1070;top:17593;width:8572;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fARwgAAANwAAAAPAAAAZHJzL2Rvd25yZXYueG1sRE9Ni8Iw&#10;EL0v7H8Is+BtTRVZ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A2HfARwgAAANwAAAAPAAAA&#10;AAAAAAAAAAAAAAcCAABkcnMvZG93bnJldi54bWxQSwUGAAAAAAMAAwC3AAAA9gIAAAAA&#10;" filled="f" stroked="f">
                  <v:textbox inset="0,0,0,0">
                    <w:txbxContent>
                      <w:p w14:paraId="57CE09DA" w14:textId="6EA6B94F" w:rsidR="0067543B" w:rsidRDefault="0067543B" w:rsidP="006237BB">
                        <w:pPr>
                          <w:jc w:val="center"/>
                          <w:rPr>
                            <w:sz w:val="24"/>
                            <w:szCs w:val="24"/>
                          </w:rPr>
                        </w:pPr>
                        <w:r>
                          <w:rPr>
                            <w:rFonts w:ascii="Calibri" w:hAnsi="Calibri" w:cs="Calibri"/>
                            <w:color w:val="000000"/>
                            <w:sz w:val="18"/>
                            <w:szCs w:val="18"/>
                          </w:rPr>
                          <w:t>Congested link</w:t>
                        </w:r>
                      </w:p>
                    </w:txbxContent>
                  </v:textbox>
                </v:rect>
                <v:shapetype id="_x0000_t32" coordsize="21600,21600" o:spt="32" o:oned="t" path="m,l21600,21600e" filled="f">
                  <v:path arrowok="t" fillok="f" o:connecttype="none"/>
                  <o:lock v:ext="edit" shapetype="t"/>
                </v:shapetype>
                <v:shape id="Straight Arrow Connector 1" o:spid="_x0000_s1162" type="#_x0000_t32" style="position:absolute;left:9492;top:17087;width:4729;height:11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" strokecolor="black [3213]" strokeweight=".5pt">
                  <v:stroke endarrow="block" joinstyle="miter"/>
                </v:shape>
                <w10:wrap type="topAndBottom"/>
              </v:group>
            </w:pict>
          </mc:Fallback>
        </mc:AlternateContent>
      </w:r>
      <w:r>
        <w:rPr>
          <w:rFonts w:eastAsiaTheme="minorEastAsia"/>
          <w:sz w:val="20"/>
          <w:lang w:eastAsia="zh-CN"/>
        </w:rPr>
        <w:t xml:space="preserve">Figure </w:t>
      </w:r>
      <w:r w:rsidR="00DB121A">
        <w:rPr>
          <w:rFonts w:eastAsiaTheme="minorEastAsia"/>
          <w:sz w:val="20"/>
          <w:lang w:eastAsia="zh-CN"/>
        </w:rPr>
        <w:t>3</w:t>
      </w:r>
      <w:r>
        <w:rPr>
          <w:rFonts w:eastAsiaTheme="minorEastAsia"/>
          <w:sz w:val="20"/>
          <w:lang w:eastAsia="zh-CN"/>
        </w:rPr>
        <w:t xml:space="preserve">. Alternative routing due to </w:t>
      </w:r>
      <w:r w:rsidR="00EC1174">
        <w:rPr>
          <w:rFonts w:eastAsiaTheme="minorEastAsia"/>
          <w:sz w:val="20"/>
          <w:lang w:eastAsia="zh-CN"/>
        </w:rPr>
        <w:t xml:space="preserve">insufficient throughput of BH link IAB 1 </w:t>
      </w:r>
      <w:r w:rsidR="00EC1174">
        <w:rPr>
          <w:rFonts w:eastAsiaTheme="minorEastAsia"/>
          <w:sz w:val="20"/>
          <w:lang w:eastAsia="zh-CN"/>
        </w:rPr>
        <w:sym w:font="Symbol" w:char="F0AE"/>
      </w:r>
      <w:r w:rsidR="00EC1174">
        <w:rPr>
          <w:rFonts w:eastAsiaTheme="minorEastAsia"/>
          <w:sz w:val="20"/>
          <w:lang w:eastAsia="zh-CN"/>
        </w:rPr>
        <w:t xml:space="preserve"> IAB 4, </w:t>
      </w:r>
    </w:p>
    <w:p w14:paraId="2BDD6C82" w14:textId="3C86F260" w:rsidR="006237BB" w:rsidRDefault="00EC1174" w:rsidP="00EA22A3">
      <w:pPr>
        <w:spacing w:after="0"/>
        <w:jc w:val="center"/>
        <w:rPr>
          <w:rFonts w:eastAsiaTheme="minorEastAsia"/>
          <w:sz w:val="20"/>
          <w:lang w:eastAsia="zh-CN"/>
        </w:rPr>
      </w:pPr>
      <w:r>
        <w:rPr>
          <w:rFonts w:eastAsiaTheme="minorEastAsia"/>
          <w:sz w:val="20"/>
          <w:lang w:eastAsia="zh-CN"/>
        </w:rPr>
        <w:t>resulting in congestion at IAB node 1</w:t>
      </w:r>
    </w:p>
    <w:p w14:paraId="2D0C6D9D" w14:textId="77777777" w:rsidR="00B66A64" w:rsidRDefault="00B66A64" w:rsidP="00421819">
      <w:pPr>
        <w:jc w:val="both"/>
        <w:rPr>
          <w:rFonts w:eastAsiaTheme="minorEastAsia"/>
          <w:sz w:val="20"/>
          <w:lang w:eastAsia="zh-CN"/>
        </w:rPr>
      </w:pPr>
    </w:p>
    <w:p w14:paraId="5E27C3DC" w14:textId="04F581E0" w:rsidR="002D4949" w:rsidRDefault="00B66A64" w:rsidP="00421819">
      <w:pPr>
        <w:jc w:val="both"/>
        <w:rPr>
          <w:rFonts w:eastAsiaTheme="minorEastAsia"/>
          <w:sz w:val="20"/>
          <w:lang w:eastAsia="zh-CN"/>
        </w:rPr>
      </w:pPr>
      <w:r>
        <w:rPr>
          <w:rFonts w:eastAsiaTheme="minorEastAsia"/>
          <w:sz w:val="20"/>
          <w:lang w:eastAsia="zh-CN"/>
        </w:rPr>
        <w:t xml:space="preserve">In the context of local routing, we believe that the network should be able to configure the IAB node with appropriate policies, such as how to prioritize egress links for local routing decisions. In </w:t>
      </w:r>
      <w:r w:rsidR="00220153">
        <w:rPr>
          <w:rFonts w:eastAsiaTheme="minorEastAsia"/>
          <w:sz w:val="20"/>
          <w:lang w:eastAsia="zh-CN"/>
        </w:rPr>
        <w:t>[12]</w:t>
      </w:r>
      <w:r>
        <w:rPr>
          <w:rFonts w:eastAsiaTheme="minorEastAsia"/>
          <w:sz w:val="20"/>
          <w:lang w:eastAsia="zh-CN"/>
        </w:rPr>
        <w:t xml:space="preserve"> we proposed a very flexible way to configure priorities into the IAB node’s routing table. </w:t>
      </w:r>
    </w:p>
    <w:p w14:paraId="2CB05FA3" w14:textId="31F1B938" w:rsidR="00B66A64" w:rsidRDefault="00B66A64" w:rsidP="00421819">
      <w:pPr>
        <w:jc w:val="both"/>
        <w:rPr>
          <w:rFonts w:eastAsiaTheme="minorEastAsia"/>
          <w:sz w:val="20"/>
          <w:lang w:eastAsia="zh-CN"/>
        </w:rPr>
      </w:pPr>
      <w:r>
        <w:rPr>
          <w:rFonts w:eastAsiaTheme="minorEastAsia"/>
          <w:sz w:val="20"/>
          <w:lang w:eastAsia="zh-CN"/>
        </w:rPr>
        <w:t xml:space="preserve">Table </w:t>
      </w:r>
      <w:r w:rsidR="00DB121A">
        <w:rPr>
          <w:rFonts w:eastAsiaTheme="minorEastAsia"/>
          <w:sz w:val="20"/>
          <w:lang w:eastAsia="zh-CN"/>
        </w:rPr>
        <w:t>2</w:t>
      </w:r>
      <w:r>
        <w:rPr>
          <w:rFonts w:eastAsiaTheme="minorEastAsia"/>
          <w:sz w:val="20"/>
          <w:lang w:eastAsia="zh-CN"/>
        </w:rPr>
        <w:t xml:space="preserve"> below provide</w:t>
      </w:r>
      <w:r w:rsidR="00714D5F">
        <w:rPr>
          <w:rFonts w:eastAsiaTheme="minorEastAsia"/>
          <w:sz w:val="20"/>
          <w:lang w:eastAsia="zh-CN"/>
        </w:rPr>
        <w:t>s</w:t>
      </w:r>
      <w:r>
        <w:rPr>
          <w:rFonts w:eastAsiaTheme="minorEastAsia"/>
          <w:sz w:val="20"/>
          <w:lang w:eastAsia="zh-CN"/>
        </w:rPr>
        <w:t xml:space="preserve"> an example of how flexible routing priorities can be configured to the BAP routing table </w:t>
      </w:r>
      <w:r w:rsidR="00714D5F">
        <w:rPr>
          <w:rFonts w:eastAsiaTheme="minorEastAsia"/>
          <w:sz w:val="20"/>
          <w:lang w:eastAsia="zh-CN"/>
        </w:rPr>
        <w:t xml:space="preserve">for IAB node 1. </w:t>
      </w:r>
    </w:p>
    <w:tbl>
      <w:tblPr>
        <w:tblStyle w:val="TableGrid"/>
        <w:tblW w:w="0" w:type="auto"/>
        <w:tblLook w:val="04A0" w:firstRow="1" w:lastRow="0" w:firstColumn="1" w:lastColumn="0" w:noHBand="0" w:noVBand="1"/>
      </w:tblPr>
      <w:tblGrid>
        <w:gridCol w:w="4045"/>
        <w:gridCol w:w="5305"/>
      </w:tblGrid>
      <w:tr w:rsidR="00421819" w14:paraId="07994A34" w14:textId="77777777" w:rsidTr="008C67A8">
        <w:tc>
          <w:tcPr>
            <w:tcW w:w="4045" w:type="dxa"/>
          </w:tcPr>
          <w:p w14:paraId="64010FD1" w14:textId="77777777" w:rsidR="00421819" w:rsidRPr="00055D7C" w:rsidRDefault="00421819" w:rsidP="008C67A8">
            <w:pPr>
              <w:rPr>
                <w:b/>
              </w:rPr>
            </w:pPr>
            <w:r w:rsidRPr="00055D7C">
              <w:rPr>
                <w:b/>
              </w:rPr>
              <w:t xml:space="preserve">BAP </w:t>
            </w:r>
            <w:r>
              <w:rPr>
                <w:b/>
              </w:rPr>
              <w:t>R</w:t>
            </w:r>
            <w:r w:rsidRPr="00055D7C">
              <w:rPr>
                <w:b/>
              </w:rPr>
              <w:t>outing ID</w:t>
            </w:r>
          </w:p>
        </w:tc>
        <w:tc>
          <w:tcPr>
            <w:tcW w:w="5305" w:type="dxa"/>
          </w:tcPr>
          <w:p w14:paraId="17C8A61C" w14:textId="77777777" w:rsidR="00421819" w:rsidRPr="00055D7C" w:rsidRDefault="00421819" w:rsidP="008C67A8">
            <w:pPr>
              <w:rPr>
                <w:b/>
              </w:rPr>
            </w:pPr>
            <w:r>
              <w:rPr>
                <w:b/>
              </w:rPr>
              <w:t>Egress Backhaul Link</w:t>
            </w:r>
          </w:p>
        </w:tc>
      </w:tr>
      <w:tr w:rsidR="00421819" w14:paraId="67113ADF" w14:textId="77777777" w:rsidTr="008C67A8">
        <w:tc>
          <w:tcPr>
            <w:tcW w:w="4045" w:type="dxa"/>
          </w:tcPr>
          <w:p w14:paraId="1EC0720D" w14:textId="4D1F4B3E" w:rsidR="00421819" w:rsidRPr="00055D7C" w:rsidRDefault="00421819" w:rsidP="008C67A8">
            <w:pPr>
              <w:rPr>
                <w:i/>
              </w:rPr>
            </w:pPr>
            <w:r>
              <w:rPr>
                <w:i/>
              </w:rPr>
              <w:t xml:space="preserve">BAP routing ID 1 = </w:t>
            </w:r>
            <w:r w:rsidRPr="00055D7C">
              <w:rPr>
                <w:i/>
              </w:rPr>
              <w:t>&lt;</w:t>
            </w:r>
            <w:r>
              <w:rPr>
                <w:i/>
              </w:rPr>
              <w:t xml:space="preserve"> </w:t>
            </w:r>
            <w:proofErr w:type="spellStart"/>
            <w:r w:rsidRPr="00055D7C">
              <w:rPr>
                <w:i/>
              </w:rPr>
              <w:t>BAPAddress</w:t>
            </w:r>
            <w:proofErr w:type="spellEnd"/>
            <w:r>
              <w:rPr>
                <w:i/>
              </w:rPr>
              <w:t xml:space="preserve"> IAB node </w:t>
            </w:r>
            <w:r w:rsidRPr="00055D7C">
              <w:rPr>
                <w:i/>
              </w:rPr>
              <w:t>4, PathID</w:t>
            </w:r>
            <w:r w:rsidR="006B7DDD">
              <w:rPr>
                <w:i/>
              </w:rPr>
              <w:t>5</w:t>
            </w:r>
            <w:r w:rsidRPr="00055D7C">
              <w:rPr>
                <w:i/>
              </w:rPr>
              <w:t>&gt;</w:t>
            </w:r>
          </w:p>
        </w:tc>
        <w:tc>
          <w:tcPr>
            <w:tcW w:w="5305" w:type="dxa"/>
          </w:tcPr>
          <w:p w14:paraId="57E4294C" w14:textId="53D0CE89" w:rsidR="00421819" w:rsidRPr="00055D7C" w:rsidRDefault="006B7DDD" w:rsidP="008C67A8">
            <w:pPr>
              <w:rPr>
                <w:i/>
              </w:rPr>
            </w:pPr>
            <w:r>
              <w:rPr>
                <w:i/>
              </w:rPr>
              <w:t xml:space="preserve">Priority 1 </w:t>
            </w:r>
            <w:r>
              <w:rPr>
                <w:i/>
              </w:rPr>
              <w:sym w:font="Symbol" w:char="F0DE"/>
            </w:r>
            <w:r>
              <w:rPr>
                <w:i/>
              </w:rPr>
              <w:t xml:space="preserve"> IAB node 4, Priority 2 </w:t>
            </w:r>
            <w:r>
              <w:rPr>
                <w:i/>
              </w:rPr>
              <w:sym w:font="Symbol" w:char="F0DE"/>
            </w:r>
            <w:r>
              <w:rPr>
                <w:i/>
              </w:rPr>
              <w:t xml:space="preserve"> IAB node 2 </w:t>
            </w:r>
          </w:p>
        </w:tc>
      </w:tr>
      <w:tr w:rsidR="00421819" w14:paraId="3863E1F3" w14:textId="77777777" w:rsidTr="008C67A8">
        <w:tc>
          <w:tcPr>
            <w:tcW w:w="4045" w:type="dxa"/>
          </w:tcPr>
          <w:p w14:paraId="1B0C7D4B" w14:textId="59744CB0" w:rsidR="00421819" w:rsidRPr="00055D7C" w:rsidRDefault="00421819" w:rsidP="008C67A8">
            <w:pPr>
              <w:rPr>
                <w:i/>
              </w:rPr>
            </w:pPr>
            <w:r>
              <w:rPr>
                <w:i/>
              </w:rPr>
              <w:t xml:space="preserve">BAP routing ID 2 = </w:t>
            </w:r>
            <w:r w:rsidRPr="00055D7C">
              <w:rPr>
                <w:i/>
              </w:rPr>
              <w:t xml:space="preserve">&lt; </w:t>
            </w:r>
            <w:proofErr w:type="spellStart"/>
            <w:r w:rsidRPr="00055D7C">
              <w:rPr>
                <w:i/>
              </w:rPr>
              <w:t>BAPAddress</w:t>
            </w:r>
            <w:proofErr w:type="spellEnd"/>
            <w:r>
              <w:rPr>
                <w:i/>
              </w:rPr>
              <w:t xml:space="preserve"> IAB node </w:t>
            </w:r>
            <w:r w:rsidRPr="00055D7C">
              <w:rPr>
                <w:i/>
              </w:rPr>
              <w:t>4, PathID</w:t>
            </w:r>
            <w:r w:rsidR="006B7DDD">
              <w:rPr>
                <w:i/>
              </w:rPr>
              <w:t>2</w:t>
            </w:r>
            <w:r w:rsidRPr="00055D7C">
              <w:rPr>
                <w:i/>
              </w:rPr>
              <w:t>&gt;</w:t>
            </w:r>
          </w:p>
        </w:tc>
        <w:tc>
          <w:tcPr>
            <w:tcW w:w="5305" w:type="dxa"/>
          </w:tcPr>
          <w:p w14:paraId="492F5886" w14:textId="25027F0A" w:rsidR="006B7DDD" w:rsidRPr="00055D7C" w:rsidRDefault="006B7DDD" w:rsidP="008C67A8">
            <w:pPr>
              <w:rPr>
                <w:i/>
              </w:rPr>
            </w:pPr>
            <w:r>
              <w:rPr>
                <w:i/>
              </w:rPr>
              <w:t xml:space="preserve">Priority 1 </w:t>
            </w:r>
            <w:r>
              <w:rPr>
                <w:i/>
              </w:rPr>
              <w:sym w:font="Symbol" w:char="F0DE"/>
            </w:r>
            <w:r>
              <w:rPr>
                <w:i/>
              </w:rPr>
              <w:t xml:space="preserve"> IAB node 2, Priority 2 </w:t>
            </w:r>
            <w:r>
              <w:rPr>
                <w:i/>
              </w:rPr>
              <w:sym w:font="Symbol" w:char="F0DE"/>
            </w:r>
            <w:r>
              <w:rPr>
                <w:i/>
              </w:rPr>
              <w:t xml:space="preserve"> IAB node 4</w:t>
            </w:r>
          </w:p>
        </w:tc>
      </w:tr>
    </w:tbl>
    <w:p w14:paraId="526FB2C5" w14:textId="25B7E34D" w:rsidR="00421819" w:rsidRDefault="00421819" w:rsidP="00421819">
      <w:pPr>
        <w:jc w:val="center"/>
        <w:rPr>
          <w:rFonts w:eastAsiaTheme="minorEastAsia"/>
          <w:sz w:val="20"/>
          <w:lang w:eastAsia="zh-CN"/>
        </w:rPr>
      </w:pPr>
      <w:r>
        <w:rPr>
          <w:rFonts w:eastAsiaTheme="minorEastAsia"/>
          <w:sz w:val="20"/>
          <w:lang w:eastAsia="zh-CN"/>
        </w:rPr>
        <w:t xml:space="preserve">Table </w:t>
      </w:r>
      <w:r w:rsidR="00A43307">
        <w:rPr>
          <w:rFonts w:eastAsiaTheme="minorEastAsia"/>
          <w:sz w:val="20"/>
          <w:lang w:eastAsia="zh-CN"/>
        </w:rPr>
        <w:t>2</w:t>
      </w:r>
      <w:r>
        <w:rPr>
          <w:rFonts w:eastAsiaTheme="minorEastAsia"/>
          <w:sz w:val="20"/>
          <w:lang w:eastAsia="zh-CN"/>
        </w:rPr>
        <w:t xml:space="preserve">. Example of Routing Table entries </w:t>
      </w:r>
      <w:r w:rsidR="00714D5F">
        <w:rPr>
          <w:rFonts w:eastAsiaTheme="minorEastAsia"/>
          <w:sz w:val="20"/>
          <w:lang w:eastAsia="zh-CN"/>
        </w:rPr>
        <w:t xml:space="preserve">configured to IAB node </w:t>
      </w:r>
      <w:proofErr w:type="gramStart"/>
      <w:r w:rsidR="00714D5F">
        <w:rPr>
          <w:rFonts w:eastAsiaTheme="minorEastAsia"/>
          <w:sz w:val="20"/>
          <w:lang w:eastAsia="zh-CN"/>
        </w:rPr>
        <w:t>1</w:t>
      </w:r>
      <w:proofErr w:type="gramEnd"/>
      <w:r>
        <w:rPr>
          <w:rFonts w:eastAsiaTheme="minorEastAsia"/>
          <w:sz w:val="20"/>
          <w:lang w:eastAsia="zh-CN"/>
        </w:rPr>
        <w:t xml:space="preserve"> </w:t>
      </w:r>
    </w:p>
    <w:p w14:paraId="397E1067" w14:textId="6E68C149" w:rsidR="008C67A8" w:rsidRDefault="00421819" w:rsidP="00421819">
      <w:pPr>
        <w:jc w:val="both"/>
        <w:rPr>
          <w:rFonts w:eastAsiaTheme="minorEastAsia"/>
          <w:sz w:val="20"/>
          <w:lang w:eastAsia="zh-CN"/>
        </w:rPr>
      </w:pPr>
      <w:r>
        <w:rPr>
          <w:rFonts w:eastAsiaTheme="minorEastAsia"/>
          <w:sz w:val="20"/>
          <w:lang w:eastAsia="zh-CN"/>
        </w:rPr>
        <w:t>In the example of the table</w:t>
      </w:r>
      <w:r w:rsidR="00DD5482">
        <w:rPr>
          <w:rFonts w:eastAsiaTheme="minorEastAsia"/>
          <w:sz w:val="20"/>
          <w:lang w:eastAsia="zh-CN"/>
        </w:rPr>
        <w:t xml:space="preserve"> 2</w:t>
      </w:r>
      <w:r>
        <w:rPr>
          <w:rFonts w:eastAsiaTheme="minorEastAsia"/>
          <w:sz w:val="20"/>
          <w:lang w:eastAsia="zh-CN"/>
        </w:rPr>
        <w:t xml:space="preserve"> BAP routing ID 1 is mapped to the egress link towards IAB node </w:t>
      </w:r>
      <w:r w:rsidR="008C67A8">
        <w:rPr>
          <w:rFonts w:eastAsiaTheme="minorEastAsia"/>
          <w:sz w:val="20"/>
          <w:lang w:eastAsia="zh-CN"/>
        </w:rPr>
        <w:t>4</w:t>
      </w:r>
      <w:r>
        <w:rPr>
          <w:rFonts w:eastAsiaTheme="minorEastAsia"/>
          <w:sz w:val="20"/>
          <w:lang w:eastAsia="zh-CN"/>
        </w:rPr>
        <w:t xml:space="preserve"> with highest priority</w:t>
      </w:r>
      <w:r w:rsidR="008C67A8">
        <w:rPr>
          <w:rFonts w:eastAsiaTheme="minorEastAsia"/>
          <w:sz w:val="20"/>
          <w:lang w:eastAsia="zh-CN"/>
        </w:rPr>
        <w:t xml:space="preserve"> (as illustrated in Figure </w:t>
      </w:r>
      <w:r w:rsidR="00DB121A">
        <w:rPr>
          <w:rFonts w:eastAsiaTheme="minorEastAsia"/>
          <w:sz w:val="20"/>
          <w:lang w:eastAsia="zh-CN"/>
        </w:rPr>
        <w:t>2</w:t>
      </w:r>
      <w:r w:rsidR="008C67A8">
        <w:rPr>
          <w:rFonts w:eastAsiaTheme="minorEastAsia"/>
          <w:sz w:val="20"/>
          <w:lang w:eastAsia="zh-CN"/>
        </w:rPr>
        <w:t>)</w:t>
      </w:r>
      <w:r>
        <w:rPr>
          <w:rFonts w:eastAsiaTheme="minorEastAsia"/>
          <w:sz w:val="20"/>
          <w:lang w:eastAsia="zh-CN"/>
        </w:rPr>
        <w:t xml:space="preserve">. </w:t>
      </w:r>
      <w:r w:rsidR="008C67A8">
        <w:rPr>
          <w:rFonts w:eastAsiaTheme="minorEastAsia"/>
          <w:sz w:val="20"/>
          <w:lang w:eastAsia="zh-CN"/>
        </w:rPr>
        <w:t xml:space="preserve">However, in the event of this link becoming congested, the donor has provided IAB node 1 with the alternative of routing packets with BAP routing ID 1 towards IAB node 2 (as illustrated in Figure </w:t>
      </w:r>
      <w:r w:rsidR="00DB121A">
        <w:rPr>
          <w:rFonts w:eastAsiaTheme="minorEastAsia"/>
          <w:sz w:val="20"/>
          <w:lang w:eastAsia="zh-CN"/>
        </w:rPr>
        <w:t>3</w:t>
      </w:r>
      <w:r w:rsidR="008C67A8">
        <w:rPr>
          <w:rFonts w:eastAsiaTheme="minorEastAsia"/>
          <w:sz w:val="20"/>
          <w:lang w:eastAsia="zh-CN"/>
        </w:rPr>
        <w:t>).</w:t>
      </w:r>
    </w:p>
    <w:p w14:paraId="222A18FE" w14:textId="1F5C6C8F" w:rsidR="00421819" w:rsidRDefault="00421819" w:rsidP="00421819">
      <w:pPr>
        <w:jc w:val="both"/>
        <w:rPr>
          <w:rFonts w:eastAsiaTheme="minorEastAsia"/>
          <w:sz w:val="20"/>
          <w:lang w:eastAsia="zh-CN"/>
        </w:rPr>
      </w:pPr>
      <w:r>
        <w:rPr>
          <w:rFonts w:eastAsiaTheme="minorEastAsia"/>
          <w:sz w:val="20"/>
          <w:lang w:eastAsia="zh-CN"/>
        </w:rPr>
        <w:t xml:space="preserve">Similarly, </w:t>
      </w:r>
      <w:r w:rsidR="008C67A8">
        <w:rPr>
          <w:rFonts w:eastAsiaTheme="minorEastAsia"/>
          <w:sz w:val="20"/>
          <w:lang w:eastAsia="zh-CN"/>
        </w:rPr>
        <w:t xml:space="preserve">the priority for </w:t>
      </w:r>
      <w:r>
        <w:rPr>
          <w:rFonts w:eastAsiaTheme="minorEastAsia"/>
          <w:sz w:val="20"/>
          <w:lang w:eastAsia="zh-CN"/>
        </w:rPr>
        <w:t xml:space="preserve">BAP routing ID 2 is </w:t>
      </w:r>
      <w:r w:rsidR="008C67A8">
        <w:rPr>
          <w:rFonts w:eastAsiaTheme="minorEastAsia"/>
          <w:sz w:val="20"/>
          <w:lang w:eastAsia="zh-CN"/>
        </w:rPr>
        <w:t xml:space="preserve">be </w:t>
      </w:r>
      <w:r>
        <w:rPr>
          <w:rFonts w:eastAsiaTheme="minorEastAsia"/>
          <w:sz w:val="20"/>
          <w:lang w:eastAsia="zh-CN"/>
        </w:rPr>
        <w:t xml:space="preserve">mapped to the egress link towards IAB node </w:t>
      </w:r>
      <w:r w:rsidR="008C67A8">
        <w:rPr>
          <w:rFonts w:eastAsiaTheme="minorEastAsia"/>
          <w:sz w:val="20"/>
          <w:lang w:eastAsia="zh-CN"/>
        </w:rPr>
        <w:t>2</w:t>
      </w:r>
      <w:r>
        <w:rPr>
          <w:rFonts w:eastAsiaTheme="minorEastAsia"/>
          <w:sz w:val="20"/>
          <w:lang w:eastAsia="zh-CN"/>
        </w:rPr>
        <w:t xml:space="preserve">, </w:t>
      </w:r>
      <w:r w:rsidR="008C67A8">
        <w:rPr>
          <w:rFonts w:eastAsiaTheme="minorEastAsia"/>
          <w:sz w:val="20"/>
          <w:lang w:eastAsia="zh-CN"/>
        </w:rPr>
        <w:t xml:space="preserve">but as a second priority IAB node 1 has been configured to route BAP routing ID 2 to the egress link towards IAB node 4 directly. One might question why this direct routing towards IAB node 4 would not </w:t>
      </w:r>
      <w:r w:rsidR="00DD5482">
        <w:rPr>
          <w:rFonts w:eastAsiaTheme="minorEastAsia"/>
          <w:sz w:val="20"/>
          <w:lang w:eastAsia="zh-CN"/>
        </w:rPr>
        <w:t>always</w:t>
      </w:r>
      <w:r w:rsidR="008C67A8">
        <w:rPr>
          <w:rFonts w:eastAsiaTheme="minorEastAsia"/>
          <w:sz w:val="20"/>
          <w:lang w:eastAsia="zh-CN"/>
        </w:rPr>
        <w:t xml:space="preserve"> be configured as the highest priority for BAP routing ID 2. After all, this routing traverses only a single hop to get to IAB node 4, whereas the routing via IAB node 2 traverses 2 hops</w:t>
      </w:r>
      <w:r>
        <w:rPr>
          <w:rFonts w:eastAsiaTheme="minorEastAsia"/>
          <w:sz w:val="20"/>
          <w:lang w:eastAsia="zh-CN"/>
        </w:rPr>
        <w:t>.</w:t>
      </w:r>
      <w:r w:rsidR="008C67A8">
        <w:rPr>
          <w:rFonts w:eastAsiaTheme="minorEastAsia"/>
          <w:sz w:val="20"/>
          <w:lang w:eastAsia="zh-CN"/>
        </w:rPr>
        <w:t xml:space="preserve"> One possibility for this preference is that the (IAB 1 </w:t>
      </w:r>
      <w:r w:rsidR="008C67A8">
        <w:rPr>
          <w:rFonts w:eastAsiaTheme="minorEastAsia"/>
          <w:sz w:val="20"/>
          <w:lang w:eastAsia="zh-CN"/>
        </w:rPr>
        <w:sym w:font="Symbol" w:char="F0AE"/>
      </w:r>
      <w:r w:rsidR="008C67A8">
        <w:rPr>
          <w:rFonts w:eastAsiaTheme="minorEastAsia"/>
          <w:sz w:val="20"/>
          <w:lang w:eastAsia="zh-CN"/>
        </w:rPr>
        <w:t xml:space="preserve"> IAB 2) and (IAB 2 </w:t>
      </w:r>
      <w:r w:rsidR="008C67A8">
        <w:rPr>
          <w:rFonts w:eastAsiaTheme="minorEastAsia"/>
          <w:sz w:val="20"/>
          <w:lang w:eastAsia="zh-CN"/>
        </w:rPr>
        <w:sym w:font="Symbol" w:char="F0AE"/>
      </w:r>
      <w:r w:rsidR="008C67A8">
        <w:rPr>
          <w:rFonts w:eastAsiaTheme="minorEastAsia"/>
          <w:sz w:val="20"/>
          <w:lang w:eastAsia="zh-CN"/>
        </w:rPr>
        <w:t xml:space="preserve"> IAB 4) BH links may have higher throughput than the direct (IAB 1 </w:t>
      </w:r>
      <w:r w:rsidR="008C67A8">
        <w:rPr>
          <w:rFonts w:eastAsiaTheme="minorEastAsia"/>
          <w:sz w:val="20"/>
          <w:lang w:eastAsia="zh-CN"/>
        </w:rPr>
        <w:sym w:font="Symbol" w:char="F0AE"/>
      </w:r>
      <w:r w:rsidR="008C67A8">
        <w:rPr>
          <w:rFonts w:eastAsiaTheme="minorEastAsia"/>
          <w:sz w:val="20"/>
          <w:lang w:eastAsia="zh-CN"/>
        </w:rPr>
        <w:t xml:space="preserve"> IAB 4) link. </w:t>
      </w:r>
      <w:r w:rsidR="00815907">
        <w:rPr>
          <w:rFonts w:eastAsiaTheme="minorEastAsia"/>
          <w:sz w:val="20"/>
          <w:lang w:eastAsia="zh-CN"/>
        </w:rPr>
        <w:t>For example, t</w:t>
      </w:r>
      <w:r w:rsidR="008C67A8">
        <w:rPr>
          <w:rFonts w:eastAsiaTheme="minorEastAsia"/>
          <w:sz w:val="20"/>
          <w:lang w:eastAsia="zh-CN"/>
        </w:rPr>
        <w:t xml:space="preserve">his might be </w:t>
      </w:r>
      <w:r w:rsidR="00815907">
        <w:rPr>
          <w:rFonts w:eastAsiaTheme="minorEastAsia"/>
          <w:sz w:val="20"/>
          <w:lang w:eastAsia="zh-CN"/>
        </w:rPr>
        <w:t>because of</w:t>
      </w:r>
      <w:r w:rsidR="008C67A8">
        <w:rPr>
          <w:rFonts w:eastAsiaTheme="minorEastAsia"/>
          <w:sz w:val="20"/>
          <w:lang w:eastAsia="zh-CN"/>
        </w:rPr>
        <w:t xml:space="preserve"> the physical proximity </w:t>
      </w:r>
      <w:r w:rsidR="00815907">
        <w:rPr>
          <w:rFonts w:eastAsiaTheme="minorEastAsia"/>
          <w:sz w:val="20"/>
          <w:lang w:eastAsia="zh-CN"/>
        </w:rPr>
        <w:t xml:space="preserve">of the nodes, or possibly due to excessive interference to the (IAB 1 </w:t>
      </w:r>
      <w:r w:rsidR="00815907">
        <w:rPr>
          <w:rFonts w:eastAsiaTheme="minorEastAsia"/>
          <w:sz w:val="20"/>
          <w:lang w:eastAsia="zh-CN"/>
        </w:rPr>
        <w:sym w:font="Symbol" w:char="F0AE"/>
      </w:r>
      <w:r w:rsidR="00815907">
        <w:rPr>
          <w:rFonts w:eastAsiaTheme="minorEastAsia"/>
          <w:sz w:val="20"/>
          <w:lang w:eastAsia="zh-CN"/>
        </w:rPr>
        <w:t xml:space="preserve"> IAB 4) link. </w:t>
      </w:r>
      <w:r w:rsidR="00F10330">
        <w:rPr>
          <w:rFonts w:eastAsiaTheme="minorEastAsia"/>
          <w:sz w:val="20"/>
          <w:lang w:eastAsia="zh-CN"/>
        </w:rPr>
        <w:t>As a result, it may be beneficial to route the packets corresponding to best effort UE radio bearers</w:t>
      </w:r>
      <w:r w:rsidR="00DD5482">
        <w:rPr>
          <w:rFonts w:eastAsiaTheme="minorEastAsia"/>
          <w:sz w:val="20"/>
          <w:lang w:eastAsia="zh-CN"/>
        </w:rPr>
        <w:t xml:space="preserve"> (which are not delay sensitive)</w:t>
      </w:r>
      <w:r w:rsidR="00F10330">
        <w:rPr>
          <w:rFonts w:eastAsiaTheme="minorEastAsia"/>
          <w:sz w:val="20"/>
          <w:lang w:eastAsia="zh-CN"/>
        </w:rPr>
        <w:t xml:space="preserve"> from IAB 1 towards IAB 2 and then IAB 4, rather than directly toward IAB 4. On the other hand, for a UE radio bearer that is </w:t>
      </w:r>
      <w:r w:rsidR="00DD5482">
        <w:rPr>
          <w:rFonts w:eastAsiaTheme="minorEastAsia"/>
          <w:sz w:val="20"/>
          <w:lang w:eastAsia="zh-CN"/>
        </w:rPr>
        <w:t>delay</w:t>
      </w:r>
      <w:r w:rsidR="00F10330">
        <w:rPr>
          <w:rFonts w:eastAsiaTheme="minorEastAsia"/>
          <w:sz w:val="20"/>
          <w:lang w:eastAsia="zh-CN"/>
        </w:rPr>
        <w:t xml:space="preserve"> sensitive, but does not require high bandwidth, we might prefer to route along the most direct path.</w:t>
      </w:r>
    </w:p>
    <w:p w14:paraId="2711D4CF" w14:textId="3C7E0098" w:rsidR="00421819" w:rsidRDefault="00037FCA" w:rsidP="00421819">
      <w:pPr>
        <w:jc w:val="both"/>
        <w:rPr>
          <w:rFonts w:eastAsiaTheme="minorEastAsia"/>
          <w:sz w:val="20"/>
          <w:lang w:eastAsia="zh-CN"/>
        </w:rPr>
      </w:pPr>
      <w:r>
        <w:rPr>
          <w:rFonts w:eastAsiaTheme="minorEastAsia"/>
          <w:sz w:val="20"/>
          <w:lang w:eastAsia="zh-CN"/>
        </w:rPr>
        <w:t xml:space="preserve">It should be clear from this example and others (see </w:t>
      </w:r>
      <w:r w:rsidR="00220153">
        <w:rPr>
          <w:rFonts w:eastAsiaTheme="minorEastAsia"/>
          <w:sz w:val="20"/>
          <w:lang w:eastAsia="zh-CN"/>
        </w:rPr>
        <w:t>[12]</w:t>
      </w:r>
      <w:r>
        <w:rPr>
          <w:rFonts w:eastAsiaTheme="minorEastAsia"/>
          <w:sz w:val="20"/>
          <w:lang w:eastAsia="zh-CN"/>
        </w:rPr>
        <w:t xml:space="preserve"> for further details) that </w:t>
      </w:r>
      <w:r w:rsidR="00DF62D5">
        <w:rPr>
          <w:rFonts w:eastAsiaTheme="minorEastAsia"/>
          <w:sz w:val="20"/>
          <w:lang w:eastAsia="zh-CN"/>
        </w:rPr>
        <w:t>it is beneficial to provide flexibility in the network in how the BAP routing table is configure</w:t>
      </w:r>
      <w:r w:rsidR="00421819">
        <w:rPr>
          <w:rFonts w:eastAsiaTheme="minorEastAsia"/>
          <w:sz w:val="20"/>
          <w:lang w:eastAsia="zh-CN"/>
        </w:rPr>
        <w:t>.</w:t>
      </w:r>
      <w:r w:rsidR="00DF62D5">
        <w:rPr>
          <w:rFonts w:eastAsiaTheme="minorEastAsia"/>
          <w:sz w:val="20"/>
          <w:lang w:eastAsia="zh-CN"/>
        </w:rPr>
        <w:t xml:space="preserve"> Such flexibility serves to enable the benefits of </w:t>
      </w:r>
      <w:r w:rsidR="00CF2DC7">
        <w:rPr>
          <w:rFonts w:eastAsiaTheme="minorEastAsia"/>
          <w:sz w:val="20"/>
          <w:lang w:eastAsia="zh-CN"/>
        </w:rPr>
        <w:t xml:space="preserve">fast </w:t>
      </w:r>
      <w:r w:rsidR="00DF62D5">
        <w:rPr>
          <w:rFonts w:eastAsiaTheme="minorEastAsia"/>
          <w:sz w:val="20"/>
          <w:lang w:eastAsia="zh-CN"/>
        </w:rPr>
        <w:t xml:space="preserve">routing </w:t>
      </w:r>
      <w:r w:rsidR="00CF2DC7">
        <w:rPr>
          <w:rFonts w:eastAsiaTheme="minorEastAsia"/>
          <w:sz w:val="20"/>
          <w:lang w:eastAsia="zh-CN"/>
        </w:rPr>
        <w:lastRenderedPageBreak/>
        <w:t xml:space="preserve">decisions </w:t>
      </w:r>
      <w:r w:rsidR="00DF62D5">
        <w:rPr>
          <w:rFonts w:eastAsiaTheme="minorEastAsia"/>
          <w:sz w:val="20"/>
          <w:lang w:eastAsia="zh-CN"/>
        </w:rPr>
        <w:t xml:space="preserve">in response </w:t>
      </w:r>
      <w:r w:rsidR="00CF2DC7">
        <w:rPr>
          <w:rFonts w:eastAsiaTheme="minorEastAsia"/>
          <w:sz w:val="20"/>
          <w:lang w:eastAsia="zh-CN"/>
        </w:rPr>
        <w:t>to local conditions (</w:t>
      </w:r>
      <w:proofErr w:type="gramStart"/>
      <w:r w:rsidR="00CF2DC7">
        <w:rPr>
          <w:rFonts w:eastAsiaTheme="minorEastAsia"/>
          <w:sz w:val="20"/>
          <w:lang w:eastAsia="zh-CN"/>
        </w:rPr>
        <w:t>e.g.</w:t>
      </w:r>
      <w:proofErr w:type="gramEnd"/>
      <w:r w:rsidR="00CF2DC7">
        <w:rPr>
          <w:rFonts w:eastAsiaTheme="minorEastAsia"/>
          <w:sz w:val="20"/>
          <w:lang w:eastAsia="zh-CN"/>
        </w:rPr>
        <w:t xml:space="preserve"> congestion), while preserving overall control of the network configuration over the local routing policy.</w:t>
      </w:r>
    </w:p>
    <w:p w14:paraId="721DD15A" w14:textId="6D6C8CD7" w:rsidR="00421819" w:rsidRDefault="00421819" w:rsidP="00421819">
      <w:pPr>
        <w:jc w:val="both"/>
        <w:rPr>
          <w:b/>
          <w:sz w:val="20"/>
        </w:rPr>
      </w:pPr>
      <w:r>
        <w:rPr>
          <w:b/>
          <w:sz w:val="20"/>
        </w:rPr>
        <w:t xml:space="preserve">Proposal </w:t>
      </w:r>
      <w:r w:rsidR="005D557F">
        <w:rPr>
          <w:b/>
          <w:sz w:val="20"/>
        </w:rPr>
        <w:t>8</w:t>
      </w:r>
      <w:r>
        <w:rPr>
          <w:b/>
          <w:sz w:val="20"/>
        </w:rPr>
        <w:t>:</w:t>
      </w:r>
      <w:r w:rsidRPr="00652142">
        <w:t xml:space="preserve"> </w:t>
      </w:r>
      <w:r>
        <w:rPr>
          <w:b/>
          <w:sz w:val="20"/>
        </w:rPr>
        <w:t xml:space="preserve">BAP routing </w:t>
      </w:r>
      <w:r w:rsidR="00553A00">
        <w:rPr>
          <w:b/>
          <w:sz w:val="20"/>
        </w:rPr>
        <w:t>is</w:t>
      </w:r>
      <w:r>
        <w:rPr>
          <w:b/>
          <w:sz w:val="20"/>
        </w:rPr>
        <w:t xml:space="preserve"> enhanced to provide for flexible local routing decisions while maintaining network control over the local routing policy. </w:t>
      </w:r>
    </w:p>
    <w:bookmarkEnd w:id="4"/>
    <w:bookmarkEnd w:id="5"/>
    <w:p w14:paraId="061E3FDF" w14:textId="2728099D"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0F2C6E19" w:rsidR="003470BF" w:rsidRDefault="00A12DCA" w:rsidP="00B702A1">
      <w:pPr>
        <w:jc w:val="both"/>
        <w:rPr>
          <w:rFonts w:eastAsia="SimSun"/>
          <w:sz w:val="20"/>
          <w:lang w:eastAsia="zh-CN"/>
        </w:rPr>
      </w:pPr>
      <w:r w:rsidRPr="00D75C8E">
        <w:rPr>
          <w:sz w:val="20"/>
        </w:rPr>
        <w:t>In this paper we briefly discuss</w:t>
      </w:r>
      <w:r w:rsidR="00D75C8E" w:rsidRPr="00D75C8E">
        <w:rPr>
          <w:sz w:val="20"/>
        </w:rPr>
        <w:t>ed</w:t>
      </w:r>
      <w:r w:rsidRPr="00D75C8E">
        <w:rPr>
          <w:sz w:val="20"/>
        </w:rPr>
        <w:t xml:space="preserve"> several of the issues related to topology adaptation enhancements and explore</w:t>
      </w:r>
      <w:r w:rsidR="00D75C8E" w:rsidRPr="00D75C8E">
        <w:rPr>
          <w:sz w:val="20"/>
        </w:rPr>
        <w:t>d</w:t>
      </w:r>
      <w:r w:rsidRPr="00D75C8E">
        <w:rPr>
          <w:sz w:val="20"/>
        </w:rPr>
        <w:t xml:space="preserve"> how these </w:t>
      </w:r>
      <w:r w:rsidR="00382CDB">
        <w:rPr>
          <w:sz w:val="20"/>
        </w:rPr>
        <w:t>issues</w:t>
      </w:r>
      <w:r w:rsidRPr="00D75C8E">
        <w:rPr>
          <w:sz w:val="20"/>
        </w:rPr>
        <w:t xml:space="preserve"> might impact RAN2’s work</w:t>
      </w:r>
      <w:r w:rsidR="00057922" w:rsidRPr="00D75C8E">
        <w:rPr>
          <w:rFonts w:eastAsia="SimSun"/>
          <w:sz w:val="20"/>
          <w:lang w:eastAsia="zh-CN"/>
        </w:rPr>
        <w:t>.</w:t>
      </w:r>
      <w:r w:rsidR="00561404">
        <w:rPr>
          <w:rFonts w:eastAsia="SimSun"/>
          <w:sz w:val="20"/>
          <w:lang w:eastAsia="zh-CN"/>
        </w:rPr>
        <w:t xml:space="preserve"> </w:t>
      </w:r>
      <w:r w:rsidR="00057922">
        <w:rPr>
          <w:rFonts w:eastAsia="SimSun"/>
          <w:sz w:val="20"/>
          <w:lang w:eastAsia="zh-CN"/>
        </w:rPr>
        <w:t>We have the</w:t>
      </w:r>
      <w:r w:rsidR="00561404">
        <w:rPr>
          <w:rFonts w:eastAsia="SimSun"/>
          <w:sz w:val="20"/>
          <w:lang w:eastAsia="zh-CN"/>
        </w:rPr>
        <w:t xml:space="preserve"> following </w:t>
      </w:r>
      <w:r w:rsidR="00057922">
        <w:rPr>
          <w:rFonts w:eastAsia="SimSun"/>
          <w:sz w:val="20"/>
          <w:lang w:eastAsia="zh-CN"/>
        </w:rPr>
        <w:t>observation</w:t>
      </w:r>
      <w:r w:rsidR="00D2550B">
        <w:rPr>
          <w:rFonts w:eastAsia="SimSun"/>
          <w:sz w:val="20"/>
          <w:lang w:eastAsia="zh-CN"/>
        </w:rPr>
        <w:t>s</w:t>
      </w:r>
      <w:r w:rsidR="00057922">
        <w:rPr>
          <w:rFonts w:eastAsia="SimSun"/>
          <w:sz w:val="20"/>
          <w:lang w:eastAsia="zh-CN"/>
        </w:rPr>
        <w:t xml:space="preserve"> and </w:t>
      </w:r>
      <w:r w:rsidR="00561404">
        <w:rPr>
          <w:rFonts w:eastAsia="SimSun"/>
          <w:sz w:val="20"/>
          <w:lang w:eastAsia="zh-CN"/>
        </w:rPr>
        <w:t>proposals</w:t>
      </w:r>
      <w:r w:rsidR="00B702A1">
        <w:rPr>
          <w:rFonts w:eastAsia="SimSun"/>
          <w:sz w:val="20"/>
          <w:lang w:eastAsia="zh-CN"/>
        </w:rPr>
        <w:t>:</w:t>
      </w:r>
    </w:p>
    <w:p w14:paraId="4D80212C" w14:textId="4CFF1520" w:rsidR="00D2550B" w:rsidRPr="009D3D28" w:rsidRDefault="001A6366" w:rsidP="00D2550B">
      <w:pPr>
        <w:spacing w:after="120"/>
        <w:jc w:val="both"/>
        <w:rPr>
          <w:rFonts w:eastAsiaTheme="minorEastAsia"/>
          <w:sz w:val="20"/>
          <w:lang w:eastAsia="zh-CN"/>
        </w:rPr>
      </w:pPr>
      <w:r w:rsidRPr="001A6366">
        <w:rPr>
          <w:b/>
          <w:sz w:val="20"/>
        </w:rPr>
        <w:t xml:space="preserve">Observation 1: Rel. 16 DAPS handover involves the UE receiving downlink data from both source and target </w:t>
      </w:r>
      <w:proofErr w:type="spellStart"/>
      <w:r w:rsidRPr="001A6366">
        <w:rPr>
          <w:b/>
          <w:sz w:val="20"/>
        </w:rPr>
        <w:t>gNBs</w:t>
      </w:r>
      <w:proofErr w:type="spellEnd"/>
      <w:r w:rsidRPr="001A6366">
        <w:rPr>
          <w:b/>
          <w:sz w:val="20"/>
        </w:rPr>
        <w:t xml:space="preserve"> until the source connection is explicitly released via command from the target </w:t>
      </w:r>
      <w:proofErr w:type="spellStart"/>
      <w:r w:rsidRPr="001A6366">
        <w:rPr>
          <w:b/>
          <w:sz w:val="20"/>
        </w:rPr>
        <w:t>gNB</w:t>
      </w:r>
      <w:proofErr w:type="spellEnd"/>
      <w:r w:rsidR="00D2550B">
        <w:rPr>
          <w:b/>
          <w:sz w:val="20"/>
        </w:rPr>
        <w:t>.</w:t>
      </w:r>
    </w:p>
    <w:p w14:paraId="22183AE7" w14:textId="6AD44081" w:rsidR="00041630" w:rsidRDefault="003A38C1" w:rsidP="00D2550B">
      <w:pPr>
        <w:spacing w:after="120"/>
        <w:jc w:val="both"/>
        <w:rPr>
          <w:b/>
          <w:sz w:val="20"/>
        </w:rPr>
      </w:pPr>
      <w:r w:rsidRPr="003A38C1">
        <w:rPr>
          <w:b/>
          <w:sz w:val="20"/>
        </w:rPr>
        <w:t xml:space="preserve">Observation 2: During the very short execution time of Rel. 16 DAPS handover the UE transmits new data towards the target </w:t>
      </w:r>
      <w:proofErr w:type="spellStart"/>
      <w:r w:rsidRPr="003A38C1">
        <w:rPr>
          <w:b/>
          <w:sz w:val="20"/>
        </w:rPr>
        <w:t>gNB</w:t>
      </w:r>
      <w:proofErr w:type="spellEnd"/>
      <w:r w:rsidRPr="003A38C1">
        <w:rPr>
          <w:b/>
          <w:sz w:val="20"/>
        </w:rPr>
        <w:t xml:space="preserve">, but can continue to provide L1/L2 feedback, HARQ and RLC re-transmissions towards the source </w:t>
      </w:r>
      <w:proofErr w:type="spellStart"/>
      <w:r w:rsidRPr="003A38C1">
        <w:rPr>
          <w:b/>
          <w:sz w:val="20"/>
        </w:rPr>
        <w:t>gNB</w:t>
      </w:r>
      <w:proofErr w:type="spellEnd"/>
      <w:r w:rsidRPr="003A38C1">
        <w:rPr>
          <w:b/>
          <w:sz w:val="20"/>
        </w:rPr>
        <w:t xml:space="preserve"> without coordination of resource allocations/scheduling between the two </w:t>
      </w:r>
      <w:proofErr w:type="spellStart"/>
      <w:r w:rsidRPr="003A38C1">
        <w:rPr>
          <w:b/>
          <w:sz w:val="20"/>
        </w:rPr>
        <w:t>gNBs</w:t>
      </w:r>
      <w:proofErr w:type="spellEnd"/>
      <w:r w:rsidR="00041630">
        <w:rPr>
          <w:b/>
          <w:sz w:val="20"/>
        </w:rPr>
        <w:t>.</w:t>
      </w:r>
    </w:p>
    <w:p w14:paraId="3A3CAEBE" w14:textId="65BE7659" w:rsidR="005B5B2D" w:rsidRDefault="003A38C1" w:rsidP="00D2550B">
      <w:pPr>
        <w:spacing w:after="120"/>
        <w:jc w:val="both"/>
        <w:rPr>
          <w:b/>
          <w:sz w:val="20"/>
        </w:rPr>
      </w:pPr>
      <w:r w:rsidRPr="00CE3CB6">
        <w:rPr>
          <w:b/>
          <w:bCs/>
          <w:sz w:val="20"/>
        </w:rPr>
        <w:t xml:space="preserve">Observation </w:t>
      </w:r>
      <w:r>
        <w:rPr>
          <w:b/>
          <w:bCs/>
          <w:sz w:val="20"/>
        </w:rPr>
        <w:t>3</w:t>
      </w:r>
      <w:r w:rsidRPr="00CE3CB6">
        <w:rPr>
          <w:b/>
          <w:bCs/>
          <w:sz w:val="20"/>
        </w:rPr>
        <w:t xml:space="preserve">: </w:t>
      </w:r>
      <w:r>
        <w:rPr>
          <w:b/>
          <w:bCs/>
          <w:sz w:val="20"/>
        </w:rPr>
        <w:t xml:space="preserve">There is considerable commonality between Options 4 and 5. </w:t>
      </w:r>
      <w:r w:rsidRPr="00CE3CB6">
        <w:rPr>
          <w:b/>
          <w:bCs/>
          <w:sz w:val="20"/>
        </w:rPr>
        <w:t>Option 4 is simpler from a specification perspective, while Option 5 enables the second donor to exert more control over the BH traffic routed via the IAB topology that it controls</w:t>
      </w:r>
      <w:r w:rsidR="005B5B2D">
        <w:rPr>
          <w:b/>
          <w:sz w:val="20"/>
        </w:rPr>
        <w:t>.</w:t>
      </w:r>
    </w:p>
    <w:p w14:paraId="0EE221BD" w14:textId="5A42BA8C" w:rsidR="00ED4E8B" w:rsidRDefault="003A38C1" w:rsidP="00BA28A8">
      <w:pPr>
        <w:spacing w:after="120"/>
        <w:jc w:val="both"/>
        <w:rPr>
          <w:b/>
          <w:bCs/>
          <w:sz w:val="20"/>
        </w:rPr>
      </w:pPr>
      <w:r w:rsidRPr="00CE3CB6">
        <w:rPr>
          <w:b/>
          <w:bCs/>
          <w:sz w:val="20"/>
        </w:rPr>
        <w:t xml:space="preserve">Observation </w:t>
      </w:r>
      <w:r>
        <w:rPr>
          <w:b/>
          <w:bCs/>
          <w:sz w:val="20"/>
        </w:rPr>
        <w:t>4</w:t>
      </w:r>
      <w:r w:rsidRPr="00CE3CB6">
        <w:rPr>
          <w:b/>
          <w:bCs/>
          <w:sz w:val="20"/>
        </w:rPr>
        <w:t>:</w:t>
      </w:r>
      <w:r>
        <w:rPr>
          <w:b/>
          <w:bCs/>
          <w:sz w:val="20"/>
        </w:rPr>
        <w:t xml:space="preserve"> It is straight forward to implement </w:t>
      </w:r>
      <w:r w:rsidRPr="00A967EC">
        <w:rPr>
          <w:b/>
          <w:bCs/>
          <w:sz w:val="20"/>
        </w:rPr>
        <w:t>BAP routing across two topologies</w:t>
      </w:r>
      <w:r>
        <w:rPr>
          <w:b/>
          <w:bCs/>
          <w:sz w:val="20"/>
        </w:rPr>
        <w:t xml:space="preserve"> without BAP address and path collisions, </w:t>
      </w:r>
      <w:proofErr w:type="gramStart"/>
      <w:r>
        <w:rPr>
          <w:b/>
          <w:bCs/>
          <w:sz w:val="20"/>
        </w:rPr>
        <w:t>as long as</w:t>
      </w:r>
      <w:proofErr w:type="gramEnd"/>
      <w:r>
        <w:rPr>
          <w:b/>
          <w:bCs/>
          <w:sz w:val="20"/>
        </w:rPr>
        <w:t xml:space="preserve"> BAP routing and bearer mapping entries are indexed by the corresponding topology</w:t>
      </w:r>
      <w:r>
        <w:rPr>
          <w:b/>
          <w:bCs/>
          <w:sz w:val="20"/>
        </w:rPr>
        <w:t>.</w:t>
      </w:r>
    </w:p>
    <w:p w14:paraId="2F5B3D12" w14:textId="77777777" w:rsidR="003A38C1" w:rsidRDefault="003A38C1" w:rsidP="00BA28A8">
      <w:pPr>
        <w:spacing w:after="120"/>
        <w:jc w:val="both"/>
        <w:rPr>
          <w:b/>
          <w:sz w:val="20"/>
        </w:rPr>
      </w:pPr>
    </w:p>
    <w:p w14:paraId="4A75AA0E" w14:textId="26A4BF02" w:rsidR="00D2550B" w:rsidRDefault="0061568F" w:rsidP="00BA28A8">
      <w:pPr>
        <w:spacing w:after="120"/>
        <w:jc w:val="both"/>
        <w:rPr>
          <w:b/>
          <w:sz w:val="20"/>
        </w:rPr>
      </w:pPr>
      <w:r w:rsidRPr="0061568F">
        <w:rPr>
          <w:b/>
          <w:sz w:val="20"/>
        </w:rPr>
        <w:t xml:space="preserve">Proposal 1: Rel. 16 DAPS handover would be the baseline for any DAPS-like solution for inter-donor IAB migration, if adopted in Rel. 17. </w:t>
      </w:r>
      <w:proofErr w:type="gramStart"/>
      <w:r w:rsidRPr="0061568F">
        <w:rPr>
          <w:b/>
          <w:sz w:val="20"/>
        </w:rPr>
        <w:t>All of</w:t>
      </w:r>
      <w:proofErr w:type="gramEnd"/>
      <w:r w:rsidRPr="0061568F">
        <w:rPr>
          <w:b/>
          <w:sz w:val="20"/>
        </w:rPr>
        <w:t xml:space="preserve"> the limitations that apply to Rel. 16 DAPS handover would also apply to a DAPS-like solution for IAB node migration</w:t>
      </w:r>
      <w:r w:rsidR="00D2550B">
        <w:rPr>
          <w:b/>
          <w:sz w:val="20"/>
        </w:rPr>
        <w:t>.</w:t>
      </w:r>
    </w:p>
    <w:p w14:paraId="703361BB" w14:textId="65E42C8E" w:rsidR="009D3D28" w:rsidRDefault="001A6366" w:rsidP="00BA28A8">
      <w:pPr>
        <w:spacing w:after="120"/>
        <w:jc w:val="both"/>
        <w:rPr>
          <w:b/>
          <w:sz w:val="20"/>
        </w:rPr>
      </w:pPr>
      <w:r w:rsidRPr="001A6366">
        <w:rPr>
          <w:b/>
          <w:sz w:val="20"/>
        </w:rPr>
        <w:t>Proposal 2: A DAPS-like solution for inter-donor IAB migration, if adopted in Rel. 17, does not involve changes to the BH link protocol stack (</w:t>
      </w:r>
      <w:proofErr w:type="gramStart"/>
      <w:r w:rsidRPr="001A6366">
        <w:rPr>
          <w:b/>
          <w:sz w:val="20"/>
        </w:rPr>
        <w:t>e.g.</w:t>
      </w:r>
      <w:proofErr w:type="gramEnd"/>
      <w:r w:rsidRPr="001A6366">
        <w:rPr>
          <w:b/>
          <w:sz w:val="20"/>
        </w:rPr>
        <w:t xml:space="preserve"> introduction of PDCP to the BH link</w:t>
      </w:r>
      <w:r>
        <w:rPr>
          <w:b/>
          <w:sz w:val="20"/>
        </w:rPr>
        <w:t>)</w:t>
      </w:r>
      <w:r w:rsidR="009D3D28">
        <w:rPr>
          <w:rFonts w:eastAsiaTheme="minorEastAsia"/>
          <w:b/>
          <w:bCs/>
          <w:sz w:val="20"/>
          <w:lang w:eastAsia="zh-CN"/>
        </w:rPr>
        <w:t>.</w:t>
      </w:r>
    </w:p>
    <w:p w14:paraId="3BB98C1A" w14:textId="77777777" w:rsidR="003A38C1" w:rsidRDefault="003A38C1" w:rsidP="003A38C1">
      <w:pPr>
        <w:pStyle w:val="B1"/>
        <w:ind w:left="0" w:firstLine="0"/>
        <w:rPr>
          <w:b/>
        </w:rPr>
      </w:pPr>
      <w:r>
        <w:rPr>
          <w:b/>
        </w:rPr>
        <w:t xml:space="preserve">Proposal 3: If a DAPS-like solution for </w:t>
      </w:r>
      <w:r w:rsidRPr="00AB2BF3">
        <w:rPr>
          <w:b/>
        </w:rPr>
        <w:t>inter</w:t>
      </w:r>
      <w:r>
        <w:rPr>
          <w:b/>
        </w:rPr>
        <w:t>-</w:t>
      </w:r>
      <w:r w:rsidRPr="00AB2BF3">
        <w:rPr>
          <w:b/>
        </w:rPr>
        <w:t>donor IAB migration</w:t>
      </w:r>
      <w:r>
        <w:rPr>
          <w:b/>
        </w:rPr>
        <w:t xml:space="preserve"> is defined for Rel. 17 it shall be based on the following principles:</w:t>
      </w:r>
    </w:p>
    <w:p w14:paraId="5840A5A0" w14:textId="77777777" w:rsidR="003A38C1" w:rsidRDefault="003A38C1" w:rsidP="003A38C1">
      <w:pPr>
        <w:pStyle w:val="B1"/>
        <w:numPr>
          <w:ilvl w:val="0"/>
          <w:numId w:val="27"/>
        </w:numPr>
        <w:rPr>
          <w:b/>
        </w:rPr>
      </w:pPr>
      <w:r>
        <w:rPr>
          <w:b/>
        </w:rPr>
        <w:t>n</w:t>
      </w:r>
      <w:r w:rsidRPr="008122B6">
        <w:rPr>
          <w:b/>
        </w:rPr>
        <w:t xml:space="preserve">o support for sustained upstream transmissions of BH traffic towards both source and target donor IAB </w:t>
      </w:r>
      <w:proofErr w:type="gramStart"/>
      <w:r w:rsidRPr="008122B6">
        <w:rPr>
          <w:b/>
        </w:rPr>
        <w:t>nodes</w:t>
      </w:r>
      <w:proofErr w:type="gramEnd"/>
    </w:p>
    <w:p w14:paraId="431EBF58" w14:textId="77777777" w:rsidR="003A38C1" w:rsidRDefault="003A38C1" w:rsidP="003A38C1">
      <w:pPr>
        <w:pStyle w:val="B1"/>
        <w:numPr>
          <w:ilvl w:val="0"/>
          <w:numId w:val="27"/>
        </w:numPr>
        <w:rPr>
          <w:b/>
        </w:rPr>
      </w:pPr>
      <w:r w:rsidRPr="008122B6">
        <w:rPr>
          <w:b/>
        </w:rPr>
        <w:t xml:space="preserve">the migrating IAB node can receive downstream BH traffic from both source and target donor </w:t>
      </w:r>
      <w:r>
        <w:rPr>
          <w:b/>
        </w:rPr>
        <w:t>cells</w:t>
      </w:r>
      <w:r w:rsidRPr="008122B6">
        <w:rPr>
          <w:b/>
        </w:rPr>
        <w:t xml:space="preserve"> during the migration execution </w:t>
      </w:r>
      <w:proofErr w:type="gramStart"/>
      <w:r w:rsidRPr="008122B6">
        <w:rPr>
          <w:b/>
        </w:rPr>
        <w:t>time</w:t>
      </w:r>
      <w:proofErr w:type="gramEnd"/>
    </w:p>
    <w:p w14:paraId="0D9F731B" w14:textId="77777777" w:rsidR="003A38C1" w:rsidRDefault="003A38C1" w:rsidP="003A38C1">
      <w:pPr>
        <w:pStyle w:val="B1"/>
        <w:numPr>
          <w:ilvl w:val="0"/>
          <w:numId w:val="27"/>
        </w:numPr>
        <w:rPr>
          <w:b/>
        </w:rPr>
      </w:pPr>
      <w:r>
        <w:rPr>
          <w:b/>
        </w:rPr>
        <w:t xml:space="preserve">once </w:t>
      </w:r>
      <w:r w:rsidRPr="008122B6">
        <w:rPr>
          <w:b/>
        </w:rPr>
        <w:t>the MT of the migrating IAB node</w:t>
      </w:r>
      <w:r>
        <w:rPr>
          <w:b/>
        </w:rPr>
        <w:t xml:space="preserve"> </w:t>
      </w:r>
      <w:r w:rsidRPr="008122B6">
        <w:rPr>
          <w:b/>
        </w:rPr>
        <w:t>successfully completes the RACH procedure towards the target cell</w:t>
      </w:r>
      <w:r>
        <w:rPr>
          <w:b/>
        </w:rPr>
        <w:t>, the MT switches transmission of new u</w:t>
      </w:r>
      <w:r w:rsidRPr="008122B6">
        <w:rPr>
          <w:b/>
        </w:rPr>
        <w:t xml:space="preserve">pstream BH </w:t>
      </w:r>
      <w:r>
        <w:rPr>
          <w:b/>
        </w:rPr>
        <w:t>packets</w:t>
      </w:r>
      <w:r w:rsidRPr="008122B6">
        <w:rPr>
          <w:b/>
        </w:rPr>
        <w:t xml:space="preserve"> to </w:t>
      </w:r>
      <w:r>
        <w:rPr>
          <w:b/>
        </w:rPr>
        <w:t xml:space="preserve">the </w:t>
      </w:r>
      <w:r w:rsidRPr="008122B6">
        <w:rPr>
          <w:b/>
        </w:rPr>
        <w:t xml:space="preserve">target </w:t>
      </w:r>
      <w:proofErr w:type="gramStart"/>
      <w:r w:rsidRPr="008122B6">
        <w:rPr>
          <w:b/>
        </w:rPr>
        <w:t>cell</w:t>
      </w:r>
      <w:proofErr w:type="gramEnd"/>
    </w:p>
    <w:p w14:paraId="5D95347B" w14:textId="431C1568" w:rsidR="009D3D28" w:rsidRPr="003A38C1" w:rsidRDefault="003A38C1" w:rsidP="003A38C1">
      <w:pPr>
        <w:pStyle w:val="B1"/>
        <w:numPr>
          <w:ilvl w:val="0"/>
          <w:numId w:val="27"/>
        </w:numPr>
        <w:rPr>
          <w:b/>
        </w:rPr>
      </w:pPr>
      <w:r w:rsidRPr="008122B6">
        <w:rPr>
          <w:b/>
        </w:rPr>
        <w:t xml:space="preserve">the MT of the migrating IAB node </w:t>
      </w:r>
      <w:proofErr w:type="gramStart"/>
      <w:r>
        <w:rPr>
          <w:b/>
        </w:rPr>
        <w:t xml:space="preserve">can </w:t>
      </w:r>
      <w:r w:rsidRPr="008122B6">
        <w:rPr>
          <w:b/>
        </w:rPr>
        <w:t>to</w:t>
      </w:r>
      <w:proofErr w:type="gramEnd"/>
      <w:r w:rsidRPr="008122B6">
        <w:rPr>
          <w:b/>
        </w:rPr>
        <w:t xml:space="preserve"> continue to transmit L1/L2 feedback, HARQ and BH RLC channel re-transmissions towards the source cell during the </w:t>
      </w:r>
      <w:r>
        <w:rPr>
          <w:b/>
        </w:rPr>
        <w:t xml:space="preserve">short migration </w:t>
      </w:r>
      <w:r w:rsidRPr="008122B6">
        <w:rPr>
          <w:b/>
        </w:rPr>
        <w:t>execution time</w:t>
      </w:r>
      <w:r w:rsidR="009D3D28" w:rsidRPr="003A38C1">
        <w:rPr>
          <w:b/>
        </w:rPr>
        <w:t xml:space="preserve"> </w:t>
      </w:r>
    </w:p>
    <w:p w14:paraId="681F632E" w14:textId="4A719BFF" w:rsidR="009D3D28" w:rsidRDefault="003A38C1" w:rsidP="00BA28A8">
      <w:pPr>
        <w:spacing w:after="120"/>
        <w:jc w:val="both"/>
        <w:rPr>
          <w:b/>
          <w:sz w:val="20"/>
        </w:rPr>
      </w:pPr>
      <w:r w:rsidRPr="004819B6">
        <w:rPr>
          <w:b/>
          <w:sz w:val="20"/>
        </w:rPr>
        <w:t xml:space="preserve">Proposal 4: RAN2 to replay to the RAN3 LS [6] stating that </w:t>
      </w:r>
      <w:r>
        <w:rPr>
          <w:b/>
          <w:sz w:val="20"/>
        </w:rPr>
        <w:t>if a</w:t>
      </w:r>
      <w:r w:rsidRPr="004819B6">
        <w:rPr>
          <w:b/>
          <w:sz w:val="20"/>
        </w:rPr>
        <w:t xml:space="preserve"> DAPS-like solution</w:t>
      </w:r>
      <w:r>
        <w:rPr>
          <w:b/>
          <w:sz w:val="20"/>
        </w:rPr>
        <w:t xml:space="preserve"> for inter-donor IAB node migration is adopted for Rel. 17, such a solution could address the reduction of service interruption. It would not address either load balancing or robustness</w:t>
      </w:r>
      <w:r>
        <w:rPr>
          <w:b/>
          <w:sz w:val="20"/>
        </w:rPr>
        <w:t>.</w:t>
      </w:r>
    </w:p>
    <w:p w14:paraId="57DCC9C4" w14:textId="358250AA" w:rsidR="003A38C1" w:rsidRDefault="003A38C1" w:rsidP="00BA28A8">
      <w:pPr>
        <w:spacing w:after="120"/>
        <w:jc w:val="both"/>
        <w:rPr>
          <w:b/>
          <w:sz w:val="20"/>
        </w:rPr>
      </w:pPr>
      <w:r w:rsidRPr="004819B6">
        <w:rPr>
          <w:b/>
          <w:sz w:val="20"/>
        </w:rPr>
        <w:t xml:space="preserve">Proposal </w:t>
      </w:r>
      <w:r>
        <w:rPr>
          <w:b/>
          <w:sz w:val="20"/>
        </w:rPr>
        <w:t>5</w:t>
      </w:r>
      <w:r w:rsidRPr="004819B6">
        <w:rPr>
          <w:b/>
          <w:sz w:val="20"/>
        </w:rPr>
        <w:t xml:space="preserve">: RAN2 </w:t>
      </w:r>
      <w:r>
        <w:rPr>
          <w:b/>
          <w:sz w:val="20"/>
        </w:rPr>
        <w:t xml:space="preserve">should further </w:t>
      </w:r>
      <w:proofErr w:type="spellStart"/>
      <w:r>
        <w:rPr>
          <w:b/>
          <w:sz w:val="20"/>
        </w:rPr>
        <w:t>analyze</w:t>
      </w:r>
      <w:proofErr w:type="spellEnd"/>
      <w:r>
        <w:rPr>
          <w:b/>
          <w:sz w:val="20"/>
        </w:rPr>
        <w:t xml:space="preserve"> routing and bearer mapping procedures for Option 4 and Option 5, and down select between these two options</w:t>
      </w:r>
      <w:r>
        <w:rPr>
          <w:b/>
          <w:sz w:val="20"/>
        </w:rPr>
        <w:t>.</w:t>
      </w:r>
    </w:p>
    <w:p w14:paraId="29E00DD8" w14:textId="2215D303" w:rsidR="009D3D28" w:rsidRDefault="00DF0F9F" w:rsidP="00BA28A8">
      <w:pPr>
        <w:spacing w:after="120"/>
        <w:jc w:val="both"/>
        <w:rPr>
          <w:b/>
          <w:sz w:val="20"/>
        </w:rPr>
      </w:pPr>
      <w:r>
        <w:rPr>
          <w:b/>
          <w:sz w:val="20"/>
        </w:rPr>
        <w:t xml:space="preserve">Proposal 6: RAN2 will not </w:t>
      </w:r>
      <w:r w:rsidRPr="00BF7985">
        <w:rPr>
          <w:b/>
          <w:sz w:val="20"/>
        </w:rPr>
        <w:t>specif</w:t>
      </w:r>
      <w:r>
        <w:rPr>
          <w:b/>
          <w:sz w:val="20"/>
        </w:rPr>
        <w:t>y</w:t>
      </w:r>
      <w:r w:rsidRPr="00BF7985">
        <w:rPr>
          <w:b/>
          <w:sz w:val="20"/>
        </w:rPr>
        <w:t xml:space="preserve"> </w:t>
      </w:r>
      <w:r>
        <w:rPr>
          <w:b/>
          <w:sz w:val="20"/>
        </w:rPr>
        <w:t>specific</w:t>
      </w:r>
      <w:r w:rsidRPr="00BF7985">
        <w:rPr>
          <w:b/>
          <w:sz w:val="20"/>
        </w:rPr>
        <w:t xml:space="preserve"> actions that an IAB node </w:t>
      </w:r>
      <w:r>
        <w:rPr>
          <w:b/>
          <w:sz w:val="20"/>
        </w:rPr>
        <w:t>executes</w:t>
      </w:r>
      <w:r w:rsidRPr="00BF7985">
        <w:rPr>
          <w:b/>
          <w:sz w:val="20"/>
        </w:rPr>
        <w:t xml:space="preserve"> upon to the reception of </w:t>
      </w:r>
      <w:r>
        <w:rPr>
          <w:b/>
          <w:sz w:val="20"/>
        </w:rPr>
        <w:t xml:space="preserve">a </w:t>
      </w:r>
      <w:r w:rsidRPr="00BF7985">
        <w:rPr>
          <w:b/>
          <w:sz w:val="20"/>
        </w:rPr>
        <w:t>Type</w:t>
      </w:r>
      <w:r>
        <w:rPr>
          <w:b/>
          <w:sz w:val="20"/>
        </w:rPr>
        <w:t xml:space="preserve"> </w:t>
      </w:r>
      <w:r w:rsidRPr="00BF7985">
        <w:rPr>
          <w:b/>
          <w:sz w:val="20"/>
        </w:rPr>
        <w:t xml:space="preserve">2 </w:t>
      </w:r>
      <w:r>
        <w:rPr>
          <w:b/>
          <w:sz w:val="20"/>
        </w:rPr>
        <w:t>or a</w:t>
      </w:r>
      <w:r w:rsidRPr="00BF7985">
        <w:rPr>
          <w:b/>
          <w:sz w:val="20"/>
        </w:rPr>
        <w:t xml:space="preserve"> Type</w:t>
      </w:r>
      <w:r>
        <w:rPr>
          <w:b/>
          <w:sz w:val="20"/>
        </w:rPr>
        <w:t xml:space="preserve"> </w:t>
      </w:r>
      <w:r w:rsidRPr="00BF7985">
        <w:rPr>
          <w:b/>
          <w:sz w:val="20"/>
        </w:rPr>
        <w:t>3 BH RLF indications from a parent IAB node</w:t>
      </w:r>
      <w:r>
        <w:rPr>
          <w:b/>
          <w:sz w:val="20"/>
        </w:rPr>
        <w:t>. The behaviour of the</w:t>
      </w:r>
      <w:r w:rsidRPr="00C4521B">
        <w:rPr>
          <w:b/>
          <w:sz w:val="20"/>
        </w:rPr>
        <w:t xml:space="preserve"> IAB node </w:t>
      </w:r>
      <w:r>
        <w:rPr>
          <w:b/>
          <w:sz w:val="20"/>
        </w:rPr>
        <w:t>is left to</w:t>
      </w:r>
      <w:r w:rsidRPr="00C4521B">
        <w:rPr>
          <w:b/>
          <w:sz w:val="20"/>
        </w:rPr>
        <w:t xml:space="preserve"> implementation</w:t>
      </w:r>
      <w:r w:rsidR="009D3D28">
        <w:rPr>
          <w:b/>
          <w:sz w:val="20"/>
        </w:rPr>
        <w:t>.</w:t>
      </w:r>
    </w:p>
    <w:p w14:paraId="2F233101" w14:textId="1F96646D" w:rsidR="009D3D28" w:rsidRPr="009D3D28" w:rsidRDefault="00337E13" w:rsidP="00BA28A8">
      <w:pPr>
        <w:spacing w:after="120"/>
        <w:jc w:val="both"/>
        <w:rPr>
          <w:b/>
          <w:sz w:val="20"/>
        </w:rPr>
      </w:pPr>
      <w:r>
        <w:rPr>
          <w:b/>
          <w:sz w:val="20"/>
        </w:rPr>
        <w:t xml:space="preserve">Proposal 7: enabling/disabling </w:t>
      </w:r>
      <w:r w:rsidRPr="00F16C5B">
        <w:rPr>
          <w:b/>
          <w:sz w:val="20"/>
        </w:rPr>
        <w:t xml:space="preserve">the transmission of </w:t>
      </w:r>
      <w:r>
        <w:rPr>
          <w:b/>
          <w:sz w:val="20"/>
        </w:rPr>
        <w:t>enhanced</w:t>
      </w:r>
      <w:r w:rsidRPr="00F16C5B">
        <w:rPr>
          <w:b/>
          <w:sz w:val="20"/>
        </w:rPr>
        <w:t xml:space="preserve"> RLF indications </w:t>
      </w:r>
      <w:r>
        <w:rPr>
          <w:b/>
          <w:sz w:val="20"/>
        </w:rPr>
        <w:t xml:space="preserve">by an IAB node shall be configurable by the </w:t>
      </w:r>
      <w:r w:rsidRPr="00F16C5B">
        <w:rPr>
          <w:b/>
          <w:sz w:val="20"/>
        </w:rPr>
        <w:t>operator</w:t>
      </w:r>
      <w:r w:rsidR="009D3D28">
        <w:rPr>
          <w:b/>
          <w:sz w:val="20"/>
        </w:rPr>
        <w:t>.</w:t>
      </w:r>
    </w:p>
    <w:p w14:paraId="405837E8" w14:textId="44774022" w:rsidR="00ED4E8B" w:rsidRDefault="00B64EC3" w:rsidP="00BA28A8">
      <w:pPr>
        <w:spacing w:after="120"/>
        <w:jc w:val="both"/>
        <w:rPr>
          <w:b/>
          <w:sz w:val="20"/>
        </w:rPr>
      </w:pPr>
      <w:r>
        <w:rPr>
          <w:b/>
          <w:sz w:val="20"/>
        </w:rPr>
        <w:t>Proposal 8:</w:t>
      </w:r>
      <w:r w:rsidRPr="00652142">
        <w:t xml:space="preserve"> </w:t>
      </w:r>
      <w:r>
        <w:rPr>
          <w:b/>
          <w:sz w:val="20"/>
        </w:rPr>
        <w:t>BAP routing is enhanced to provide for flexible local routing decisions while maintaining network control over the local routing policy</w:t>
      </w:r>
      <w:r w:rsidR="00ED4E8B">
        <w:rPr>
          <w:b/>
          <w:sz w:val="20"/>
        </w:rPr>
        <w:t>.</w:t>
      </w:r>
    </w:p>
    <w:p w14:paraId="7FCB6974" w14:textId="510F51EA" w:rsidR="00516701" w:rsidRPr="00F13442" w:rsidRDefault="00516701" w:rsidP="002A34CD">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lastRenderedPageBreak/>
        <w:t>Reference</w:t>
      </w:r>
    </w:p>
    <w:p w14:paraId="56CA102E" w14:textId="01C271F0" w:rsidR="008103AE" w:rsidRDefault="006976C1" w:rsidP="008103AE">
      <w:pPr>
        <w:jc w:val="both"/>
      </w:pPr>
      <w:r>
        <w:t xml:space="preserve">[1] </w:t>
      </w:r>
      <w:r w:rsidR="00221E21">
        <w:t>RAN2#112-e Chairman notes, Nov. 2020</w:t>
      </w:r>
    </w:p>
    <w:p w14:paraId="7C7E603A" w14:textId="5534F7BC" w:rsidR="001070CB" w:rsidRDefault="00E2226A" w:rsidP="008103AE">
      <w:pPr>
        <w:jc w:val="both"/>
      </w:pPr>
      <w:r>
        <w:t xml:space="preserve">[2] </w:t>
      </w:r>
      <w:r w:rsidR="00F7575B">
        <w:t>R2-2100592</w:t>
      </w:r>
      <w:r w:rsidR="00177140">
        <w:t xml:space="preserve">, </w:t>
      </w:r>
      <w:r w:rsidR="00177140" w:rsidRPr="00177140">
        <w:t>Report from [Post112-e][</w:t>
      </w:r>
      <w:proofErr w:type="gramStart"/>
      <w:r w:rsidR="00177140" w:rsidRPr="00177140">
        <w:t>066][</w:t>
      </w:r>
      <w:proofErr w:type="spellStart"/>
      <w:proofErr w:type="gramEnd"/>
      <w:r w:rsidR="00177140" w:rsidRPr="00177140">
        <w:t>eIAB</w:t>
      </w:r>
      <w:proofErr w:type="spellEnd"/>
      <w:r w:rsidR="00177140" w:rsidRPr="00177140">
        <w:t>] Topology Adaptation</w:t>
      </w:r>
      <w:r w:rsidR="00177140">
        <w:t>, Qualcomm, RAN2#113-e</w:t>
      </w:r>
    </w:p>
    <w:p w14:paraId="5D072845" w14:textId="6E05A81D" w:rsidR="007353BE" w:rsidRDefault="007353BE" w:rsidP="007353BE">
      <w:pPr>
        <w:jc w:val="both"/>
      </w:pPr>
      <w:r>
        <w:t>[3] RAN2#113-e Chairman notes, Jan. – Feb. 2021</w:t>
      </w:r>
    </w:p>
    <w:p w14:paraId="0FCE235A" w14:textId="1F182506" w:rsidR="007353BE" w:rsidRDefault="007353BE" w:rsidP="007353BE">
      <w:pPr>
        <w:jc w:val="both"/>
      </w:pPr>
      <w:r>
        <w:t xml:space="preserve">[4] R2-212730, </w:t>
      </w:r>
      <w:r w:rsidRPr="007353BE">
        <w:t>Report from email discussion [Post113-e][</w:t>
      </w:r>
      <w:proofErr w:type="gramStart"/>
      <w:r w:rsidRPr="007353BE">
        <w:t>057][</w:t>
      </w:r>
      <w:proofErr w:type="gramEnd"/>
      <w:r w:rsidRPr="007353BE">
        <w:t>IAB17] CHO and DAPS for IAB (CATT)</w:t>
      </w:r>
      <w:r>
        <w:t>, CATT, RAN2#113-e bis</w:t>
      </w:r>
    </w:p>
    <w:p w14:paraId="6C10D6A3" w14:textId="1BD8EB0F" w:rsidR="007353BE" w:rsidRDefault="007353BE" w:rsidP="008103AE">
      <w:pPr>
        <w:jc w:val="both"/>
      </w:pPr>
      <w:r>
        <w:t xml:space="preserve">[5] R2-2009292, </w:t>
      </w:r>
      <w:r w:rsidRPr="007353BE">
        <w:t>Report [Post113-e][</w:t>
      </w:r>
      <w:proofErr w:type="gramStart"/>
      <w:r w:rsidRPr="007353BE">
        <w:t>058][</w:t>
      </w:r>
      <w:proofErr w:type="gramEnd"/>
      <w:r w:rsidRPr="007353BE">
        <w:t>IAB17] Inter-donor topology adaptation</w:t>
      </w:r>
      <w:r>
        <w:t>, Qualcomm, RAN2#113-e bis</w:t>
      </w:r>
    </w:p>
    <w:p w14:paraId="7F96200D" w14:textId="0B9EB457" w:rsidR="004570C0" w:rsidRDefault="004570C0" w:rsidP="004570C0">
      <w:pPr>
        <w:jc w:val="both"/>
      </w:pPr>
      <w:r>
        <w:t xml:space="preserve">[6] </w:t>
      </w:r>
      <w:r w:rsidRPr="004570C0">
        <w:t>R2-2102637</w:t>
      </w:r>
      <w:r>
        <w:t xml:space="preserve"> (</w:t>
      </w:r>
      <w:r w:rsidRPr="004570C0">
        <w:t>R3-211326</w:t>
      </w:r>
      <w:r>
        <w:t>)</w:t>
      </w:r>
      <w:r w:rsidRPr="00455A89">
        <w:t xml:space="preserve">,‎ </w:t>
      </w:r>
      <w:r w:rsidRPr="004570C0">
        <w:t>LS on DAPS-like solution for IAB</w:t>
      </w:r>
      <w:r w:rsidRPr="00455A89">
        <w:t xml:space="preserve">, </w:t>
      </w:r>
      <w:r>
        <w:t>RAN3, RAN3#111e</w:t>
      </w:r>
    </w:p>
    <w:p w14:paraId="6BBE537F" w14:textId="0F8C9732" w:rsidR="004570C0" w:rsidRDefault="007A656B" w:rsidP="007A656B">
      <w:pPr>
        <w:jc w:val="both"/>
      </w:pPr>
      <w:r>
        <w:t xml:space="preserve">[7] TS 38.300, </w:t>
      </w:r>
      <w:r>
        <w:t>NR; NR and NG-RAN Overall Description;</w:t>
      </w:r>
      <w:r>
        <w:t xml:space="preserve"> </w:t>
      </w:r>
      <w:r>
        <w:t>Stage 2</w:t>
      </w:r>
      <w:r>
        <w:t xml:space="preserve"> </w:t>
      </w:r>
      <w:r>
        <w:t>(Release 16)</w:t>
      </w:r>
      <w:r>
        <w:t xml:space="preserve">, </w:t>
      </w:r>
      <w:r w:rsidRPr="007A656B">
        <w:t>V16.5.0</w:t>
      </w:r>
    </w:p>
    <w:p w14:paraId="1F911243" w14:textId="4B1E229B" w:rsidR="007A656B" w:rsidRDefault="002E148D" w:rsidP="007A656B">
      <w:pPr>
        <w:jc w:val="both"/>
      </w:pPr>
      <w:r>
        <w:t>[</w:t>
      </w:r>
      <w:r>
        <w:t>8</w:t>
      </w:r>
      <w:r>
        <w:t xml:space="preserve">] </w:t>
      </w:r>
      <w:r w:rsidRPr="004570C0">
        <w:t>R2-210263</w:t>
      </w:r>
      <w:r>
        <w:t>8</w:t>
      </w:r>
      <w:r>
        <w:t xml:space="preserve"> (</w:t>
      </w:r>
      <w:r w:rsidRPr="004570C0">
        <w:t>R3-2113</w:t>
      </w:r>
      <w:r>
        <w:t>31</w:t>
      </w:r>
      <w:r>
        <w:t>)</w:t>
      </w:r>
      <w:r w:rsidRPr="00455A89">
        <w:t xml:space="preserve">,‎ </w:t>
      </w:r>
      <w:r w:rsidRPr="002E148D">
        <w:t>LS on inter-donor topology redundancy</w:t>
      </w:r>
      <w:r w:rsidRPr="00455A89">
        <w:t xml:space="preserve">, </w:t>
      </w:r>
      <w:r>
        <w:t>RAN3, RAN3#111e</w:t>
      </w:r>
    </w:p>
    <w:p w14:paraId="31D2045E" w14:textId="18ABFF6B" w:rsidR="00E2226A" w:rsidRDefault="00220153" w:rsidP="008103AE">
      <w:pPr>
        <w:jc w:val="both"/>
      </w:pPr>
      <w:r>
        <w:t>[9]</w:t>
      </w:r>
      <w:r w:rsidR="001070CB">
        <w:t xml:space="preserve"> </w:t>
      </w:r>
      <w:r w:rsidR="000634C2">
        <w:t xml:space="preserve">R2-2009292, </w:t>
      </w:r>
      <w:r w:rsidR="00E2226A" w:rsidRPr="00E2226A">
        <w:t>Report of email discussion on topology adaptation enhancements RAN2 scope</w:t>
      </w:r>
      <w:r w:rsidR="00E2226A">
        <w:t xml:space="preserve">, Qualcomm, </w:t>
      </w:r>
      <w:r w:rsidR="00870E9D">
        <w:t>RAN2#112-e</w:t>
      </w:r>
    </w:p>
    <w:p w14:paraId="66A82229" w14:textId="427E5C5C" w:rsidR="00455A89" w:rsidRDefault="00220153" w:rsidP="008103AE">
      <w:pPr>
        <w:jc w:val="both"/>
      </w:pPr>
      <w:r>
        <w:t>[10]</w:t>
      </w:r>
      <w:r w:rsidR="00455A89">
        <w:t xml:space="preserve"> </w:t>
      </w:r>
      <w:r w:rsidR="00455A89" w:rsidRPr="00455A89">
        <w:t>R2-1912127,‎ Summary of the email discussion [106#</w:t>
      </w:r>
      <w:proofErr w:type="gramStart"/>
      <w:r w:rsidR="00455A89" w:rsidRPr="00455A89">
        <w:t>43][</w:t>
      </w:r>
      <w:proofErr w:type="gramEnd"/>
      <w:r w:rsidR="00455A89" w:rsidRPr="00455A89">
        <w:t>IAB] Backhaul RLF, CATT</w:t>
      </w:r>
      <w:r w:rsidR="00DA3092">
        <w:t>, RAN2#107-bis</w:t>
      </w:r>
    </w:p>
    <w:p w14:paraId="7CC3BACC" w14:textId="735E67F1" w:rsidR="00740D66" w:rsidRDefault="00220153" w:rsidP="004279E6">
      <w:pPr>
        <w:jc w:val="both"/>
      </w:pPr>
      <w:r>
        <w:t>[11]</w:t>
      </w:r>
      <w:r w:rsidR="00CB134D">
        <w:t xml:space="preserve"> </w:t>
      </w:r>
      <w:r w:rsidR="007071B9">
        <w:t>R2-</w:t>
      </w:r>
      <w:r w:rsidR="007071B9" w:rsidRPr="007071B9">
        <w:t>2010099</w:t>
      </w:r>
      <w:r w:rsidR="007071B9">
        <w:t xml:space="preserve">, </w:t>
      </w:r>
      <w:r w:rsidR="007071B9" w:rsidRPr="007071B9">
        <w:t>Rel. 17 IAB enhancements for fairness, multi-hop latency reduction, and congestion mitigation</w:t>
      </w:r>
      <w:r w:rsidR="007071B9">
        <w:t>, Futurewei, RAN2#112-e</w:t>
      </w:r>
      <w:r w:rsidR="007071B9" w:rsidRPr="004279E6">
        <w:t xml:space="preserve"> </w:t>
      </w:r>
    </w:p>
    <w:p w14:paraId="6E753BBF" w14:textId="14791605" w:rsidR="007071B9" w:rsidRPr="004279E6" w:rsidRDefault="00220153" w:rsidP="007071B9">
      <w:pPr>
        <w:jc w:val="both"/>
      </w:pPr>
      <w:r>
        <w:t>[12]</w:t>
      </w:r>
      <w:r w:rsidR="007071B9">
        <w:t xml:space="preserve"> </w:t>
      </w:r>
      <w:r w:rsidR="007071B9" w:rsidRPr="00740D66">
        <w:t>R2-1914514</w:t>
      </w:r>
      <w:r w:rsidR="007071B9">
        <w:t xml:space="preserve">, </w:t>
      </w:r>
      <w:r w:rsidR="007071B9" w:rsidRPr="00740D66">
        <w:t>Remaining Issues for IAB Routing</w:t>
      </w:r>
      <w:r w:rsidR="007071B9">
        <w:t xml:space="preserve">, </w:t>
      </w:r>
      <w:r w:rsidR="007071B9" w:rsidRPr="00740D66">
        <w:t>F</w:t>
      </w:r>
      <w:r w:rsidR="007071B9">
        <w:t xml:space="preserve">uturewei, </w:t>
      </w:r>
      <w:r w:rsidR="007071B9" w:rsidRPr="00204AA0">
        <w:t>RAN</w:t>
      </w:r>
      <w:r w:rsidR="007071B9">
        <w:t xml:space="preserve">2 </w:t>
      </w:r>
      <w:r w:rsidR="007071B9" w:rsidRPr="00204AA0">
        <w:t>#108</w:t>
      </w:r>
    </w:p>
    <w:p w14:paraId="30E22369" w14:textId="77777777" w:rsidR="007071B9" w:rsidRPr="004279E6" w:rsidRDefault="007071B9" w:rsidP="004279E6">
      <w:pPr>
        <w:jc w:val="both"/>
      </w:pPr>
    </w:p>
    <w:sectPr w:rsidR="007071B9" w:rsidRPr="004279E6" w:rsidSect="00D87D58">
      <w:footerReference w:type="default" r:id="rId9"/>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32FEE" w14:textId="77777777" w:rsidR="00A15F3A" w:rsidRDefault="00A15F3A">
      <w:r>
        <w:separator/>
      </w:r>
    </w:p>
  </w:endnote>
  <w:endnote w:type="continuationSeparator" w:id="0">
    <w:p w14:paraId="6B7355DA" w14:textId="77777777" w:rsidR="00A15F3A" w:rsidRDefault="00A15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22D62" w14:textId="77777777" w:rsidR="0067543B" w:rsidRDefault="0067543B">
    <w:pPr>
      <w:pStyle w:val="Footer"/>
    </w:pPr>
    <w:r w:rsidRPr="00B75678">
      <w:tab/>
      <w:t xml:space="preserve"> </w:t>
    </w:r>
    <w:r>
      <w:fldChar w:fldCharType="begin"/>
    </w:r>
    <w:r>
      <w:instrText xml:space="preserve"> PAGE </w:instrText>
    </w:r>
    <w:r>
      <w:fldChar w:fldCharType="separate"/>
    </w:r>
    <w:r>
      <w:t>4</w:t>
    </w:r>
    <w:r>
      <w:fldChar w:fldCharType="end"/>
    </w:r>
    <w:r>
      <w:rPr>
        <w:rFonts w:eastAsia="SimSun" w:hint="eastAsia"/>
        <w:lang w:eastAsia="zh-CN"/>
      </w:rPr>
      <w:t>/</w:t>
    </w:r>
    <w:r>
      <w:fldChar w:fldCharType="begin"/>
    </w:r>
    <w:r>
      <w:instrText xml:space="preserve"> NUMPAGES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55735" w14:textId="77777777" w:rsidR="00A15F3A" w:rsidRDefault="00A15F3A">
      <w:r>
        <w:separator/>
      </w:r>
    </w:p>
  </w:footnote>
  <w:footnote w:type="continuationSeparator" w:id="0">
    <w:p w14:paraId="37327899" w14:textId="77777777" w:rsidR="00A15F3A" w:rsidRDefault="00A15F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5C25F6"/>
    <w:multiLevelType w:val="multilevel"/>
    <w:tmpl w:val="4C5C25F6"/>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6C6CEE"/>
    <w:multiLevelType w:val="hybridMultilevel"/>
    <w:tmpl w:val="DA5C75DA"/>
    <w:lvl w:ilvl="0" w:tplc="CFEE8864">
      <w:numFmt w:val="bullet"/>
      <w:lvlText w:val=""/>
      <w:lvlJc w:val="left"/>
      <w:pPr>
        <w:ind w:left="1464" w:hanging="360"/>
      </w:pPr>
      <w:rPr>
        <w:rFonts w:ascii="Wingdings" w:eastAsia="SimSun" w:hAnsi="Wingdings" w:cs="SimSun"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15" w15:restartNumberingAfterBreak="0">
    <w:nsid w:val="523B717A"/>
    <w:multiLevelType w:val="hybridMultilevel"/>
    <w:tmpl w:val="630AEC58"/>
    <w:lvl w:ilvl="0" w:tplc="6DC6E556">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0"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B2B6E92"/>
    <w:multiLevelType w:val="hybridMultilevel"/>
    <w:tmpl w:val="69649C48"/>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19"/>
  </w:num>
  <w:num w:numId="4">
    <w:abstractNumId w:val="2"/>
  </w:num>
  <w:num w:numId="5">
    <w:abstractNumId w:val="1"/>
  </w:num>
  <w:num w:numId="6">
    <w:abstractNumId w:val="0"/>
  </w:num>
  <w:num w:numId="7">
    <w:abstractNumId w:val="8"/>
  </w:num>
  <w:num w:numId="8">
    <w:abstractNumId w:val="20"/>
  </w:num>
  <w:num w:numId="9">
    <w:abstractNumId w:val="17"/>
  </w:num>
  <w:num w:numId="10">
    <w:abstractNumId w:val="5"/>
  </w:num>
  <w:num w:numId="11">
    <w:abstractNumId w:val="4"/>
  </w:num>
  <w:num w:numId="12">
    <w:abstractNumId w:val="16"/>
  </w:num>
  <w:num w:numId="13">
    <w:abstractNumId w:val="9"/>
  </w:num>
  <w:num w:numId="14">
    <w:abstractNumId w:val="3"/>
  </w:num>
  <w:num w:numId="15">
    <w:abstractNumId w:val="18"/>
  </w:num>
  <w:num w:numId="16">
    <w:abstractNumId w:val="12"/>
  </w:num>
  <w:num w:numId="17">
    <w:abstractNumId w:val="7"/>
  </w:num>
  <w:num w:numId="18">
    <w:abstractNumId w:val="18"/>
  </w:num>
  <w:num w:numId="19">
    <w:abstractNumId w:val="11"/>
  </w:num>
  <w:num w:numId="20">
    <w:abstractNumId w:val="6"/>
  </w:num>
  <w:num w:numId="21">
    <w:abstractNumId w:val="6"/>
  </w:num>
  <w:num w:numId="22">
    <w:abstractNumId w:val="6"/>
  </w:num>
  <w:num w:numId="23">
    <w:abstractNumId w:val="6"/>
  </w:num>
  <w:num w:numId="24">
    <w:abstractNumId w:val="6"/>
  </w:num>
  <w:num w:numId="25">
    <w:abstractNumId w:val="15"/>
  </w:num>
  <w:num w:numId="26">
    <w:abstractNumId w:val="10"/>
  </w:num>
  <w:num w:numId="27">
    <w:abstractNumId w:val="21"/>
  </w:num>
  <w:num w:numId="28">
    <w:abstractNumId w:val="13"/>
  </w:num>
  <w:num w:numId="2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CF9"/>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67"/>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37ECC"/>
    <w:rsid w:val="00037FCA"/>
    <w:rsid w:val="0004009C"/>
    <w:rsid w:val="0004079F"/>
    <w:rsid w:val="0004089A"/>
    <w:rsid w:val="000408B8"/>
    <w:rsid w:val="00040E10"/>
    <w:rsid w:val="00041037"/>
    <w:rsid w:val="0004127F"/>
    <w:rsid w:val="0004131B"/>
    <w:rsid w:val="000413D8"/>
    <w:rsid w:val="000415EB"/>
    <w:rsid w:val="00041630"/>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3A"/>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63C"/>
    <w:rsid w:val="00055895"/>
    <w:rsid w:val="000560B8"/>
    <w:rsid w:val="00056516"/>
    <w:rsid w:val="000568BD"/>
    <w:rsid w:val="00056B44"/>
    <w:rsid w:val="00056C67"/>
    <w:rsid w:val="00056D52"/>
    <w:rsid w:val="00056E98"/>
    <w:rsid w:val="00057069"/>
    <w:rsid w:val="00057285"/>
    <w:rsid w:val="00057563"/>
    <w:rsid w:val="00057922"/>
    <w:rsid w:val="00057F83"/>
    <w:rsid w:val="0006005E"/>
    <w:rsid w:val="000608E8"/>
    <w:rsid w:val="00060BD2"/>
    <w:rsid w:val="00060CDF"/>
    <w:rsid w:val="00060DB5"/>
    <w:rsid w:val="0006176E"/>
    <w:rsid w:val="0006198B"/>
    <w:rsid w:val="00061CDA"/>
    <w:rsid w:val="000622D3"/>
    <w:rsid w:val="000629AB"/>
    <w:rsid w:val="00062A3B"/>
    <w:rsid w:val="00062A60"/>
    <w:rsid w:val="00062ACC"/>
    <w:rsid w:val="000634C2"/>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C1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1FA5"/>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261"/>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004"/>
    <w:rsid w:val="00091341"/>
    <w:rsid w:val="00091527"/>
    <w:rsid w:val="000917A6"/>
    <w:rsid w:val="00091848"/>
    <w:rsid w:val="00091945"/>
    <w:rsid w:val="00091A1D"/>
    <w:rsid w:val="00091A4D"/>
    <w:rsid w:val="00091F30"/>
    <w:rsid w:val="000923FA"/>
    <w:rsid w:val="00092924"/>
    <w:rsid w:val="000929C8"/>
    <w:rsid w:val="00092CA5"/>
    <w:rsid w:val="0009322D"/>
    <w:rsid w:val="0009349F"/>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FEF"/>
    <w:rsid w:val="000B754D"/>
    <w:rsid w:val="000B7680"/>
    <w:rsid w:val="000B7761"/>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62D"/>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A75"/>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8A3"/>
    <w:rsid w:val="00101C00"/>
    <w:rsid w:val="00101C0B"/>
    <w:rsid w:val="00101C7E"/>
    <w:rsid w:val="00101E00"/>
    <w:rsid w:val="00101E8F"/>
    <w:rsid w:val="001027AE"/>
    <w:rsid w:val="00102D6F"/>
    <w:rsid w:val="0010394F"/>
    <w:rsid w:val="00103BCA"/>
    <w:rsid w:val="00103C07"/>
    <w:rsid w:val="00103D87"/>
    <w:rsid w:val="00103F4E"/>
    <w:rsid w:val="001041BD"/>
    <w:rsid w:val="00104671"/>
    <w:rsid w:val="00104784"/>
    <w:rsid w:val="00104EDF"/>
    <w:rsid w:val="001051E0"/>
    <w:rsid w:val="001053A8"/>
    <w:rsid w:val="0010548E"/>
    <w:rsid w:val="001059A8"/>
    <w:rsid w:val="00105E1A"/>
    <w:rsid w:val="00106167"/>
    <w:rsid w:val="001061F0"/>
    <w:rsid w:val="00106490"/>
    <w:rsid w:val="00106648"/>
    <w:rsid w:val="001067B8"/>
    <w:rsid w:val="00106C85"/>
    <w:rsid w:val="00106D3D"/>
    <w:rsid w:val="001070CB"/>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02"/>
    <w:rsid w:val="00111C66"/>
    <w:rsid w:val="00111E0E"/>
    <w:rsid w:val="00111E3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58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C9E"/>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140"/>
    <w:rsid w:val="00177220"/>
    <w:rsid w:val="0017756E"/>
    <w:rsid w:val="00177730"/>
    <w:rsid w:val="00177E75"/>
    <w:rsid w:val="00177F40"/>
    <w:rsid w:val="0018009A"/>
    <w:rsid w:val="00180145"/>
    <w:rsid w:val="00180A2B"/>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72"/>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97BFE"/>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1F"/>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366"/>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234"/>
    <w:rsid w:val="001B33AC"/>
    <w:rsid w:val="001B347E"/>
    <w:rsid w:val="001B3737"/>
    <w:rsid w:val="001B3A08"/>
    <w:rsid w:val="001B3B84"/>
    <w:rsid w:val="001B3D7D"/>
    <w:rsid w:val="001B4697"/>
    <w:rsid w:val="001B48CD"/>
    <w:rsid w:val="001B4C57"/>
    <w:rsid w:val="001B4ED1"/>
    <w:rsid w:val="001B4F18"/>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4CE8"/>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4BE"/>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09D"/>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4EDE"/>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7BB"/>
    <w:rsid w:val="001F080B"/>
    <w:rsid w:val="001F0B9D"/>
    <w:rsid w:val="001F0D8B"/>
    <w:rsid w:val="001F11E2"/>
    <w:rsid w:val="001F13E3"/>
    <w:rsid w:val="001F14E3"/>
    <w:rsid w:val="001F1D5A"/>
    <w:rsid w:val="001F1EFA"/>
    <w:rsid w:val="001F2175"/>
    <w:rsid w:val="001F2349"/>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90D"/>
    <w:rsid w:val="00201BF9"/>
    <w:rsid w:val="00201FC6"/>
    <w:rsid w:val="002023A8"/>
    <w:rsid w:val="0020266F"/>
    <w:rsid w:val="002027CA"/>
    <w:rsid w:val="00202A98"/>
    <w:rsid w:val="00202B73"/>
    <w:rsid w:val="00202E6C"/>
    <w:rsid w:val="00203285"/>
    <w:rsid w:val="0020362B"/>
    <w:rsid w:val="00203806"/>
    <w:rsid w:val="00203810"/>
    <w:rsid w:val="00203CE3"/>
    <w:rsid w:val="0020429F"/>
    <w:rsid w:val="00204AA0"/>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153"/>
    <w:rsid w:val="002202E0"/>
    <w:rsid w:val="00220388"/>
    <w:rsid w:val="00220751"/>
    <w:rsid w:val="00220771"/>
    <w:rsid w:val="0022085B"/>
    <w:rsid w:val="002210AF"/>
    <w:rsid w:val="002215A3"/>
    <w:rsid w:val="00221C2B"/>
    <w:rsid w:val="00221CF5"/>
    <w:rsid w:val="00221D10"/>
    <w:rsid w:val="00221E21"/>
    <w:rsid w:val="00221E99"/>
    <w:rsid w:val="00221EBA"/>
    <w:rsid w:val="00222165"/>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4AB"/>
    <w:rsid w:val="0023289A"/>
    <w:rsid w:val="00232B07"/>
    <w:rsid w:val="00232B1C"/>
    <w:rsid w:val="00232CFC"/>
    <w:rsid w:val="00232D21"/>
    <w:rsid w:val="00232D98"/>
    <w:rsid w:val="00232FBF"/>
    <w:rsid w:val="00233042"/>
    <w:rsid w:val="002330A7"/>
    <w:rsid w:val="00233343"/>
    <w:rsid w:val="0023334B"/>
    <w:rsid w:val="002335B7"/>
    <w:rsid w:val="00233C16"/>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0F9"/>
    <w:rsid w:val="002428E4"/>
    <w:rsid w:val="00242B85"/>
    <w:rsid w:val="00242C74"/>
    <w:rsid w:val="00242E46"/>
    <w:rsid w:val="002432E4"/>
    <w:rsid w:val="0024335F"/>
    <w:rsid w:val="00243A36"/>
    <w:rsid w:val="00243BDD"/>
    <w:rsid w:val="00243DD1"/>
    <w:rsid w:val="00243EC1"/>
    <w:rsid w:val="00243F92"/>
    <w:rsid w:val="00243FE9"/>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AB7"/>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4F3C"/>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EA4"/>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B0"/>
    <w:rsid w:val="002B03B7"/>
    <w:rsid w:val="002B06C4"/>
    <w:rsid w:val="002B0DBC"/>
    <w:rsid w:val="002B0E79"/>
    <w:rsid w:val="002B127B"/>
    <w:rsid w:val="002B13DD"/>
    <w:rsid w:val="002B191F"/>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24"/>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DEA"/>
    <w:rsid w:val="002D3E1A"/>
    <w:rsid w:val="002D404E"/>
    <w:rsid w:val="002D41AA"/>
    <w:rsid w:val="002D41B4"/>
    <w:rsid w:val="002D4204"/>
    <w:rsid w:val="002D444C"/>
    <w:rsid w:val="002D467B"/>
    <w:rsid w:val="002D4949"/>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0BDB"/>
    <w:rsid w:val="002E1052"/>
    <w:rsid w:val="002E11AF"/>
    <w:rsid w:val="002E13BE"/>
    <w:rsid w:val="002E148D"/>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4D39"/>
    <w:rsid w:val="002E50B7"/>
    <w:rsid w:val="002E5179"/>
    <w:rsid w:val="002E5192"/>
    <w:rsid w:val="002E557E"/>
    <w:rsid w:val="002E5A33"/>
    <w:rsid w:val="002E5B59"/>
    <w:rsid w:val="002E5F1C"/>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324"/>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40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735"/>
    <w:rsid w:val="00307A40"/>
    <w:rsid w:val="00307DF5"/>
    <w:rsid w:val="00310264"/>
    <w:rsid w:val="003102FD"/>
    <w:rsid w:val="0031057E"/>
    <w:rsid w:val="00310693"/>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BCC"/>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37E13"/>
    <w:rsid w:val="00340647"/>
    <w:rsid w:val="00340776"/>
    <w:rsid w:val="00341076"/>
    <w:rsid w:val="00341651"/>
    <w:rsid w:val="0034174F"/>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56C"/>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CDB"/>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E3"/>
    <w:rsid w:val="003858FB"/>
    <w:rsid w:val="00385A58"/>
    <w:rsid w:val="003864A0"/>
    <w:rsid w:val="00386929"/>
    <w:rsid w:val="00386E16"/>
    <w:rsid w:val="00386EF2"/>
    <w:rsid w:val="00386FF5"/>
    <w:rsid w:val="00387664"/>
    <w:rsid w:val="00387985"/>
    <w:rsid w:val="00387F10"/>
    <w:rsid w:val="00390355"/>
    <w:rsid w:val="0039064D"/>
    <w:rsid w:val="003907A3"/>
    <w:rsid w:val="00390988"/>
    <w:rsid w:val="00390AAC"/>
    <w:rsid w:val="00390D72"/>
    <w:rsid w:val="00390EDA"/>
    <w:rsid w:val="0039127B"/>
    <w:rsid w:val="00391543"/>
    <w:rsid w:val="003915CD"/>
    <w:rsid w:val="0039181F"/>
    <w:rsid w:val="003918F1"/>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0E9"/>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8C1"/>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162"/>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8E8"/>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078"/>
    <w:rsid w:val="00400666"/>
    <w:rsid w:val="004006E1"/>
    <w:rsid w:val="00400B9C"/>
    <w:rsid w:val="00400DD9"/>
    <w:rsid w:val="00401234"/>
    <w:rsid w:val="004018E8"/>
    <w:rsid w:val="00401E1B"/>
    <w:rsid w:val="00402558"/>
    <w:rsid w:val="004028AF"/>
    <w:rsid w:val="004028FC"/>
    <w:rsid w:val="00402D8A"/>
    <w:rsid w:val="00403136"/>
    <w:rsid w:val="00403358"/>
    <w:rsid w:val="004034B4"/>
    <w:rsid w:val="004034DA"/>
    <w:rsid w:val="00403595"/>
    <w:rsid w:val="0040361C"/>
    <w:rsid w:val="00403716"/>
    <w:rsid w:val="0040384D"/>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7B3"/>
    <w:rsid w:val="00414854"/>
    <w:rsid w:val="00414F67"/>
    <w:rsid w:val="00415070"/>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57B"/>
    <w:rsid w:val="00416668"/>
    <w:rsid w:val="0041669D"/>
    <w:rsid w:val="00416AC5"/>
    <w:rsid w:val="00416BB5"/>
    <w:rsid w:val="00416E09"/>
    <w:rsid w:val="004172D1"/>
    <w:rsid w:val="004175FD"/>
    <w:rsid w:val="00417721"/>
    <w:rsid w:val="00417896"/>
    <w:rsid w:val="00420021"/>
    <w:rsid w:val="00420822"/>
    <w:rsid w:val="00421562"/>
    <w:rsid w:val="004215D7"/>
    <w:rsid w:val="00421819"/>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279E6"/>
    <w:rsid w:val="0043034A"/>
    <w:rsid w:val="004307EE"/>
    <w:rsid w:val="00430B05"/>
    <w:rsid w:val="00430F86"/>
    <w:rsid w:val="00431311"/>
    <w:rsid w:val="00431498"/>
    <w:rsid w:val="00431557"/>
    <w:rsid w:val="004315C4"/>
    <w:rsid w:val="00431679"/>
    <w:rsid w:val="00431BB2"/>
    <w:rsid w:val="00431CC8"/>
    <w:rsid w:val="00431D3B"/>
    <w:rsid w:val="00432227"/>
    <w:rsid w:val="0043264D"/>
    <w:rsid w:val="0043268C"/>
    <w:rsid w:val="00432964"/>
    <w:rsid w:val="00432D70"/>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815"/>
    <w:rsid w:val="00446A23"/>
    <w:rsid w:val="00446CF1"/>
    <w:rsid w:val="00446D7B"/>
    <w:rsid w:val="00446EB8"/>
    <w:rsid w:val="00446FE1"/>
    <w:rsid w:val="004473B6"/>
    <w:rsid w:val="0044759F"/>
    <w:rsid w:val="004477C6"/>
    <w:rsid w:val="00447A54"/>
    <w:rsid w:val="00447B2F"/>
    <w:rsid w:val="00447BFC"/>
    <w:rsid w:val="0045000A"/>
    <w:rsid w:val="004502BB"/>
    <w:rsid w:val="00450422"/>
    <w:rsid w:val="00450825"/>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89"/>
    <w:rsid w:val="00455AF4"/>
    <w:rsid w:val="00455B6C"/>
    <w:rsid w:val="00455D8F"/>
    <w:rsid w:val="00455D9C"/>
    <w:rsid w:val="00455F90"/>
    <w:rsid w:val="004567A8"/>
    <w:rsid w:val="004567F6"/>
    <w:rsid w:val="0045684C"/>
    <w:rsid w:val="004568D7"/>
    <w:rsid w:val="004570C0"/>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3AE"/>
    <w:rsid w:val="0046785C"/>
    <w:rsid w:val="004678D4"/>
    <w:rsid w:val="00467940"/>
    <w:rsid w:val="004700E7"/>
    <w:rsid w:val="004703AA"/>
    <w:rsid w:val="004704C4"/>
    <w:rsid w:val="00470565"/>
    <w:rsid w:val="004708D6"/>
    <w:rsid w:val="00470B17"/>
    <w:rsid w:val="00470C8B"/>
    <w:rsid w:val="0047101D"/>
    <w:rsid w:val="00471392"/>
    <w:rsid w:val="0047172B"/>
    <w:rsid w:val="0047195C"/>
    <w:rsid w:val="0047197D"/>
    <w:rsid w:val="00471BE8"/>
    <w:rsid w:val="00471C96"/>
    <w:rsid w:val="00472352"/>
    <w:rsid w:val="00472584"/>
    <w:rsid w:val="004726BB"/>
    <w:rsid w:val="00472747"/>
    <w:rsid w:val="00472B30"/>
    <w:rsid w:val="00472D1C"/>
    <w:rsid w:val="00473C32"/>
    <w:rsid w:val="00473C5A"/>
    <w:rsid w:val="00473FCC"/>
    <w:rsid w:val="00474031"/>
    <w:rsid w:val="004740B0"/>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878"/>
    <w:rsid w:val="00477A16"/>
    <w:rsid w:val="00477A25"/>
    <w:rsid w:val="00477FEE"/>
    <w:rsid w:val="004805D2"/>
    <w:rsid w:val="004808B1"/>
    <w:rsid w:val="004809B2"/>
    <w:rsid w:val="004809D3"/>
    <w:rsid w:val="00480AFE"/>
    <w:rsid w:val="00480BAC"/>
    <w:rsid w:val="00480FCB"/>
    <w:rsid w:val="004815B7"/>
    <w:rsid w:val="0048196E"/>
    <w:rsid w:val="004819B6"/>
    <w:rsid w:val="00481C1C"/>
    <w:rsid w:val="004822A4"/>
    <w:rsid w:val="004827C5"/>
    <w:rsid w:val="00482A35"/>
    <w:rsid w:val="00482A52"/>
    <w:rsid w:val="0048357D"/>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BC"/>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143"/>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A85"/>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A9E"/>
    <w:rsid w:val="004A6DF2"/>
    <w:rsid w:val="004A6E00"/>
    <w:rsid w:val="004A6E05"/>
    <w:rsid w:val="004A6F7E"/>
    <w:rsid w:val="004A75EE"/>
    <w:rsid w:val="004A7682"/>
    <w:rsid w:val="004A7D32"/>
    <w:rsid w:val="004B01C0"/>
    <w:rsid w:val="004B01D5"/>
    <w:rsid w:val="004B0599"/>
    <w:rsid w:val="004B05F2"/>
    <w:rsid w:val="004B0648"/>
    <w:rsid w:val="004B0745"/>
    <w:rsid w:val="004B0860"/>
    <w:rsid w:val="004B0D4F"/>
    <w:rsid w:val="004B0D8D"/>
    <w:rsid w:val="004B165D"/>
    <w:rsid w:val="004B1670"/>
    <w:rsid w:val="004B2314"/>
    <w:rsid w:val="004B2316"/>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07F"/>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7D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0C2"/>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87C"/>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3E14"/>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2FF7"/>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4FE"/>
    <w:rsid w:val="00505AF6"/>
    <w:rsid w:val="00505E70"/>
    <w:rsid w:val="0050600F"/>
    <w:rsid w:val="00506681"/>
    <w:rsid w:val="005067A1"/>
    <w:rsid w:val="0050686F"/>
    <w:rsid w:val="0050693D"/>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5C2"/>
    <w:rsid w:val="0051183E"/>
    <w:rsid w:val="005125C8"/>
    <w:rsid w:val="005125DD"/>
    <w:rsid w:val="0051266B"/>
    <w:rsid w:val="005127A4"/>
    <w:rsid w:val="00512AAB"/>
    <w:rsid w:val="00512BC3"/>
    <w:rsid w:val="00512EDD"/>
    <w:rsid w:val="00512F34"/>
    <w:rsid w:val="0051325A"/>
    <w:rsid w:val="005132C0"/>
    <w:rsid w:val="00513335"/>
    <w:rsid w:val="00513F70"/>
    <w:rsid w:val="005141BB"/>
    <w:rsid w:val="0051445C"/>
    <w:rsid w:val="00514664"/>
    <w:rsid w:val="005147DE"/>
    <w:rsid w:val="00514CA2"/>
    <w:rsid w:val="00514E2F"/>
    <w:rsid w:val="005150DC"/>
    <w:rsid w:val="00515317"/>
    <w:rsid w:val="005156A2"/>
    <w:rsid w:val="00515940"/>
    <w:rsid w:val="00515A0B"/>
    <w:rsid w:val="00515B0E"/>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143"/>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C3F"/>
    <w:rsid w:val="00526DDA"/>
    <w:rsid w:val="0052731E"/>
    <w:rsid w:val="00527415"/>
    <w:rsid w:val="0052770D"/>
    <w:rsid w:val="00527957"/>
    <w:rsid w:val="00527BF4"/>
    <w:rsid w:val="00527C39"/>
    <w:rsid w:val="00527E51"/>
    <w:rsid w:val="00527F5F"/>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4FB9"/>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656"/>
    <w:rsid w:val="0055392D"/>
    <w:rsid w:val="00553A00"/>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57D25"/>
    <w:rsid w:val="0056003A"/>
    <w:rsid w:val="0056011A"/>
    <w:rsid w:val="0056078C"/>
    <w:rsid w:val="00560906"/>
    <w:rsid w:val="00560E56"/>
    <w:rsid w:val="005611B0"/>
    <w:rsid w:val="00561404"/>
    <w:rsid w:val="00561412"/>
    <w:rsid w:val="00561451"/>
    <w:rsid w:val="0056158E"/>
    <w:rsid w:val="0056171F"/>
    <w:rsid w:val="00561991"/>
    <w:rsid w:val="00561F34"/>
    <w:rsid w:val="005625DF"/>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B94"/>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6FE"/>
    <w:rsid w:val="005819DC"/>
    <w:rsid w:val="005824F6"/>
    <w:rsid w:val="0058254C"/>
    <w:rsid w:val="00582BD3"/>
    <w:rsid w:val="00582FFF"/>
    <w:rsid w:val="00583B50"/>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2F3"/>
    <w:rsid w:val="00595410"/>
    <w:rsid w:val="00595743"/>
    <w:rsid w:val="00595B39"/>
    <w:rsid w:val="00595E1C"/>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0D48"/>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4BB"/>
    <w:rsid w:val="005B581C"/>
    <w:rsid w:val="005B5B2D"/>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7F"/>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2E0"/>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73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EB5"/>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A89"/>
    <w:rsid w:val="00604C81"/>
    <w:rsid w:val="006050F8"/>
    <w:rsid w:val="00605632"/>
    <w:rsid w:val="0060574C"/>
    <w:rsid w:val="00605ABF"/>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8DF"/>
    <w:rsid w:val="006149E6"/>
    <w:rsid w:val="00615050"/>
    <w:rsid w:val="006150C6"/>
    <w:rsid w:val="00615149"/>
    <w:rsid w:val="006153F7"/>
    <w:rsid w:val="0061568F"/>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7BB"/>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7AB"/>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142"/>
    <w:rsid w:val="00652364"/>
    <w:rsid w:val="00652373"/>
    <w:rsid w:val="0065283E"/>
    <w:rsid w:val="00652D71"/>
    <w:rsid w:val="00652EDA"/>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1E"/>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201"/>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43B"/>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42F"/>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301"/>
    <w:rsid w:val="00697436"/>
    <w:rsid w:val="006976C1"/>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1BC4"/>
    <w:rsid w:val="006A2042"/>
    <w:rsid w:val="006A22A4"/>
    <w:rsid w:val="006A233E"/>
    <w:rsid w:val="006A2544"/>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4FE"/>
    <w:rsid w:val="006B7786"/>
    <w:rsid w:val="006B7A65"/>
    <w:rsid w:val="006B7DDD"/>
    <w:rsid w:val="006C015D"/>
    <w:rsid w:val="006C05A7"/>
    <w:rsid w:val="006C05F3"/>
    <w:rsid w:val="006C0850"/>
    <w:rsid w:val="006C0875"/>
    <w:rsid w:val="006C0A87"/>
    <w:rsid w:val="006C10EB"/>
    <w:rsid w:val="006C120C"/>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81B"/>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B5A"/>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84D"/>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358"/>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00A"/>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300"/>
    <w:rsid w:val="00706679"/>
    <w:rsid w:val="00706BB1"/>
    <w:rsid w:val="00706C26"/>
    <w:rsid w:val="00706C87"/>
    <w:rsid w:val="00707064"/>
    <w:rsid w:val="00707081"/>
    <w:rsid w:val="007071B9"/>
    <w:rsid w:val="00707730"/>
    <w:rsid w:val="007077F0"/>
    <w:rsid w:val="00707B81"/>
    <w:rsid w:val="00707BE3"/>
    <w:rsid w:val="00707C69"/>
    <w:rsid w:val="00707D55"/>
    <w:rsid w:val="00710403"/>
    <w:rsid w:val="0071059F"/>
    <w:rsid w:val="007113C4"/>
    <w:rsid w:val="00711400"/>
    <w:rsid w:val="00711CBF"/>
    <w:rsid w:val="00712A5F"/>
    <w:rsid w:val="00712BE5"/>
    <w:rsid w:val="00712CB8"/>
    <w:rsid w:val="00712E4E"/>
    <w:rsid w:val="00712F5A"/>
    <w:rsid w:val="00712FA4"/>
    <w:rsid w:val="007131B0"/>
    <w:rsid w:val="007131B1"/>
    <w:rsid w:val="00713906"/>
    <w:rsid w:val="007139C6"/>
    <w:rsid w:val="00713A0C"/>
    <w:rsid w:val="00713DCE"/>
    <w:rsid w:val="00714238"/>
    <w:rsid w:val="00714767"/>
    <w:rsid w:val="00714A80"/>
    <w:rsid w:val="00714D5F"/>
    <w:rsid w:val="00714FBA"/>
    <w:rsid w:val="007151FB"/>
    <w:rsid w:val="00715419"/>
    <w:rsid w:val="00715675"/>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87C"/>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3BE"/>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D66"/>
    <w:rsid w:val="00740FB2"/>
    <w:rsid w:val="00741280"/>
    <w:rsid w:val="007415D2"/>
    <w:rsid w:val="007417D7"/>
    <w:rsid w:val="007418D9"/>
    <w:rsid w:val="00741CFB"/>
    <w:rsid w:val="00742149"/>
    <w:rsid w:val="0074249E"/>
    <w:rsid w:val="007425C3"/>
    <w:rsid w:val="00742A97"/>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ACA"/>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77D2E"/>
    <w:rsid w:val="0078054C"/>
    <w:rsid w:val="0078059F"/>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82"/>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56B"/>
    <w:rsid w:val="007A662C"/>
    <w:rsid w:val="007A6650"/>
    <w:rsid w:val="007A7386"/>
    <w:rsid w:val="007A770A"/>
    <w:rsid w:val="007B0197"/>
    <w:rsid w:val="007B0ABA"/>
    <w:rsid w:val="007B100F"/>
    <w:rsid w:val="007B15F4"/>
    <w:rsid w:val="007B1A4F"/>
    <w:rsid w:val="007B1D9C"/>
    <w:rsid w:val="007B28D5"/>
    <w:rsid w:val="007B2D06"/>
    <w:rsid w:val="007B2DD7"/>
    <w:rsid w:val="007B2F04"/>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BE3"/>
    <w:rsid w:val="007C0C1D"/>
    <w:rsid w:val="007C0DBF"/>
    <w:rsid w:val="007C11B3"/>
    <w:rsid w:val="007C1251"/>
    <w:rsid w:val="007C15A0"/>
    <w:rsid w:val="007C15C7"/>
    <w:rsid w:val="007C15EC"/>
    <w:rsid w:val="007C1786"/>
    <w:rsid w:val="007C180B"/>
    <w:rsid w:val="007C1816"/>
    <w:rsid w:val="007C1ABF"/>
    <w:rsid w:val="007C1F1C"/>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1FC"/>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07C"/>
    <w:rsid w:val="007D407E"/>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21E"/>
    <w:rsid w:val="007D7363"/>
    <w:rsid w:val="007D78B2"/>
    <w:rsid w:val="007D7969"/>
    <w:rsid w:val="007D7E43"/>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1AA"/>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333"/>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399"/>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2B6"/>
    <w:rsid w:val="008124B9"/>
    <w:rsid w:val="00812C2A"/>
    <w:rsid w:val="00812D53"/>
    <w:rsid w:val="00812ED5"/>
    <w:rsid w:val="0081332D"/>
    <w:rsid w:val="0081371E"/>
    <w:rsid w:val="00813910"/>
    <w:rsid w:val="00813BFC"/>
    <w:rsid w:val="00814156"/>
    <w:rsid w:val="00814B9C"/>
    <w:rsid w:val="00814BB9"/>
    <w:rsid w:val="00814C6A"/>
    <w:rsid w:val="00815008"/>
    <w:rsid w:val="00815334"/>
    <w:rsid w:val="008155D6"/>
    <w:rsid w:val="00815907"/>
    <w:rsid w:val="00815E64"/>
    <w:rsid w:val="008161D7"/>
    <w:rsid w:val="0081650B"/>
    <w:rsid w:val="00816765"/>
    <w:rsid w:val="008167E8"/>
    <w:rsid w:val="00817029"/>
    <w:rsid w:val="0081704B"/>
    <w:rsid w:val="008173B0"/>
    <w:rsid w:val="0081759B"/>
    <w:rsid w:val="00817660"/>
    <w:rsid w:val="00817AA5"/>
    <w:rsid w:val="00817C31"/>
    <w:rsid w:val="00817E80"/>
    <w:rsid w:val="008208D8"/>
    <w:rsid w:val="008208E7"/>
    <w:rsid w:val="00820993"/>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186"/>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180C"/>
    <w:rsid w:val="00842520"/>
    <w:rsid w:val="008426D3"/>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951"/>
    <w:rsid w:val="00847B51"/>
    <w:rsid w:val="00847C47"/>
    <w:rsid w:val="00847CF5"/>
    <w:rsid w:val="00847E24"/>
    <w:rsid w:val="00847F3C"/>
    <w:rsid w:val="00850198"/>
    <w:rsid w:val="008508C5"/>
    <w:rsid w:val="008508DF"/>
    <w:rsid w:val="00850B57"/>
    <w:rsid w:val="00850C4E"/>
    <w:rsid w:val="008511A9"/>
    <w:rsid w:val="00851207"/>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5CD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0E9D"/>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260"/>
    <w:rsid w:val="008903D0"/>
    <w:rsid w:val="008906DD"/>
    <w:rsid w:val="00890805"/>
    <w:rsid w:val="008908D3"/>
    <w:rsid w:val="00890AB8"/>
    <w:rsid w:val="00890C7C"/>
    <w:rsid w:val="00890D1F"/>
    <w:rsid w:val="00890E7F"/>
    <w:rsid w:val="00890EFC"/>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3E6B"/>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035"/>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29"/>
    <w:rsid w:val="008C5F5C"/>
    <w:rsid w:val="008C6176"/>
    <w:rsid w:val="008C6191"/>
    <w:rsid w:val="008C628E"/>
    <w:rsid w:val="008C64E7"/>
    <w:rsid w:val="008C67A8"/>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01"/>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AB"/>
    <w:rsid w:val="00915DF3"/>
    <w:rsid w:val="00915F25"/>
    <w:rsid w:val="00916050"/>
    <w:rsid w:val="009162B3"/>
    <w:rsid w:val="0091649F"/>
    <w:rsid w:val="00916611"/>
    <w:rsid w:val="009167D9"/>
    <w:rsid w:val="009169B0"/>
    <w:rsid w:val="009169B6"/>
    <w:rsid w:val="00916E2D"/>
    <w:rsid w:val="00916F6C"/>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C77"/>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84D"/>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B7B"/>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4D0F"/>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0D6F"/>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7C"/>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8E7"/>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3FF0"/>
    <w:rsid w:val="009640E9"/>
    <w:rsid w:val="009640F3"/>
    <w:rsid w:val="00964371"/>
    <w:rsid w:val="00964514"/>
    <w:rsid w:val="00964605"/>
    <w:rsid w:val="009647E8"/>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DE6"/>
    <w:rsid w:val="00970E46"/>
    <w:rsid w:val="00970E71"/>
    <w:rsid w:val="0097144C"/>
    <w:rsid w:val="0097176C"/>
    <w:rsid w:val="00971C3E"/>
    <w:rsid w:val="00971D0D"/>
    <w:rsid w:val="00971DA8"/>
    <w:rsid w:val="00971DE2"/>
    <w:rsid w:val="00972105"/>
    <w:rsid w:val="00972117"/>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6F00"/>
    <w:rsid w:val="00977389"/>
    <w:rsid w:val="00977451"/>
    <w:rsid w:val="00977AB9"/>
    <w:rsid w:val="00977E87"/>
    <w:rsid w:val="0098050C"/>
    <w:rsid w:val="009808C9"/>
    <w:rsid w:val="00980C79"/>
    <w:rsid w:val="0098121B"/>
    <w:rsid w:val="00981303"/>
    <w:rsid w:val="00981674"/>
    <w:rsid w:val="00981790"/>
    <w:rsid w:val="0098196D"/>
    <w:rsid w:val="00982082"/>
    <w:rsid w:val="009825A2"/>
    <w:rsid w:val="009825AB"/>
    <w:rsid w:val="00982621"/>
    <w:rsid w:val="00982655"/>
    <w:rsid w:val="00982682"/>
    <w:rsid w:val="00982B90"/>
    <w:rsid w:val="0098324B"/>
    <w:rsid w:val="0098361A"/>
    <w:rsid w:val="00983665"/>
    <w:rsid w:val="009837AC"/>
    <w:rsid w:val="00983B40"/>
    <w:rsid w:val="00983BC0"/>
    <w:rsid w:val="00983EAF"/>
    <w:rsid w:val="00984002"/>
    <w:rsid w:val="009840FE"/>
    <w:rsid w:val="0098436C"/>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5D87"/>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7"/>
    <w:rsid w:val="009D34FF"/>
    <w:rsid w:val="009D362B"/>
    <w:rsid w:val="009D37AC"/>
    <w:rsid w:val="009D3A72"/>
    <w:rsid w:val="009D3BB5"/>
    <w:rsid w:val="009D3BBA"/>
    <w:rsid w:val="009D3C3C"/>
    <w:rsid w:val="009D3D28"/>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69E"/>
    <w:rsid w:val="009E6727"/>
    <w:rsid w:val="009E6A9A"/>
    <w:rsid w:val="009E6BCE"/>
    <w:rsid w:val="009E6FAB"/>
    <w:rsid w:val="009E7156"/>
    <w:rsid w:val="009E719A"/>
    <w:rsid w:val="009E7551"/>
    <w:rsid w:val="009E794C"/>
    <w:rsid w:val="009E7C69"/>
    <w:rsid w:val="009E7E7E"/>
    <w:rsid w:val="009F0053"/>
    <w:rsid w:val="009F0101"/>
    <w:rsid w:val="009F025F"/>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652"/>
    <w:rsid w:val="009F4875"/>
    <w:rsid w:val="009F4896"/>
    <w:rsid w:val="009F48A9"/>
    <w:rsid w:val="009F4973"/>
    <w:rsid w:val="009F4AB3"/>
    <w:rsid w:val="009F4B6A"/>
    <w:rsid w:val="009F4FE8"/>
    <w:rsid w:val="009F53E0"/>
    <w:rsid w:val="009F57D9"/>
    <w:rsid w:val="009F5E05"/>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DCA"/>
    <w:rsid w:val="00A12EF2"/>
    <w:rsid w:val="00A12FBE"/>
    <w:rsid w:val="00A12FD6"/>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3A"/>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307"/>
    <w:rsid w:val="00A434A8"/>
    <w:rsid w:val="00A43716"/>
    <w:rsid w:val="00A43748"/>
    <w:rsid w:val="00A43824"/>
    <w:rsid w:val="00A44044"/>
    <w:rsid w:val="00A44163"/>
    <w:rsid w:val="00A4422C"/>
    <w:rsid w:val="00A44750"/>
    <w:rsid w:val="00A44754"/>
    <w:rsid w:val="00A44B32"/>
    <w:rsid w:val="00A45278"/>
    <w:rsid w:val="00A45325"/>
    <w:rsid w:val="00A455EE"/>
    <w:rsid w:val="00A458B6"/>
    <w:rsid w:val="00A45996"/>
    <w:rsid w:val="00A46001"/>
    <w:rsid w:val="00A460BC"/>
    <w:rsid w:val="00A4611D"/>
    <w:rsid w:val="00A4636E"/>
    <w:rsid w:val="00A4665F"/>
    <w:rsid w:val="00A466B6"/>
    <w:rsid w:val="00A46AD6"/>
    <w:rsid w:val="00A475A9"/>
    <w:rsid w:val="00A47698"/>
    <w:rsid w:val="00A4781F"/>
    <w:rsid w:val="00A47BAC"/>
    <w:rsid w:val="00A47E70"/>
    <w:rsid w:val="00A5071C"/>
    <w:rsid w:val="00A50A35"/>
    <w:rsid w:val="00A50DD2"/>
    <w:rsid w:val="00A50E7C"/>
    <w:rsid w:val="00A5112F"/>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396"/>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5F63"/>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23C"/>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499"/>
    <w:rsid w:val="00A92556"/>
    <w:rsid w:val="00A92740"/>
    <w:rsid w:val="00A92837"/>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7EC"/>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9F"/>
    <w:rsid w:val="00AA55DB"/>
    <w:rsid w:val="00AA6031"/>
    <w:rsid w:val="00AA6302"/>
    <w:rsid w:val="00AA6DA9"/>
    <w:rsid w:val="00AA6DF7"/>
    <w:rsid w:val="00AA6FF9"/>
    <w:rsid w:val="00AA70B0"/>
    <w:rsid w:val="00AA73D2"/>
    <w:rsid w:val="00AA74EC"/>
    <w:rsid w:val="00AA76B4"/>
    <w:rsid w:val="00AB05AE"/>
    <w:rsid w:val="00AB07BD"/>
    <w:rsid w:val="00AB092E"/>
    <w:rsid w:val="00AB0C2C"/>
    <w:rsid w:val="00AB152F"/>
    <w:rsid w:val="00AB20D6"/>
    <w:rsid w:val="00AB21BC"/>
    <w:rsid w:val="00AB28D8"/>
    <w:rsid w:val="00AB2918"/>
    <w:rsid w:val="00AB2BF3"/>
    <w:rsid w:val="00AB31EB"/>
    <w:rsid w:val="00AB32E3"/>
    <w:rsid w:val="00AB3629"/>
    <w:rsid w:val="00AB3BB1"/>
    <w:rsid w:val="00AB3BDC"/>
    <w:rsid w:val="00AB3E37"/>
    <w:rsid w:val="00AB3F8A"/>
    <w:rsid w:val="00AB4187"/>
    <w:rsid w:val="00AB47B0"/>
    <w:rsid w:val="00AB4825"/>
    <w:rsid w:val="00AB4A84"/>
    <w:rsid w:val="00AB4C84"/>
    <w:rsid w:val="00AB4C9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5E96"/>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2DDA"/>
    <w:rsid w:val="00AD31E4"/>
    <w:rsid w:val="00AD322A"/>
    <w:rsid w:val="00AD33A2"/>
    <w:rsid w:val="00AD3618"/>
    <w:rsid w:val="00AD3ABB"/>
    <w:rsid w:val="00AD3B94"/>
    <w:rsid w:val="00AD3FDA"/>
    <w:rsid w:val="00AD4A68"/>
    <w:rsid w:val="00AD4FAD"/>
    <w:rsid w:val="00AD5297"/>
    <w:rsid w:val="00AD530D"/>
    <w:rsid w:val="00AD5554"/>
    <w:rsid w:val="00AD5630"/>
    <w:rsid w:val="00AD5A0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3EB5"/>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CD9"/>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594"/>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3C4B"/>
    <w:rsid w:val="00B3432D"/>
    <w:rsid w:val="00B34588"/>
    <w:rsid w:val="00B346A9"/>
    <w:rsid w:val="00B34727"/>
    <w:rsid w:val="00B347E8"/>
    <w:rsid w:val="00B34E6C"/>
    <w:rsid w:val="00B34E95"/>
    <w:rsid w:val="00B34EE4"/>
    <w:rsid w:val="00B34F12"/>
    <w:rsid w:val="00B35171"/>
    <w:rsid w:val="00B3568A"/>
    <w:rsid w:val="00B3593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03"/>
    <w:rsid w:val="00B424C4"/>
    <w:rsid w:val="00B42812"/>
    <w:rsid w:val="00B42BE9"/>
    <w:rsid w:val="00B42C85"/>
    <w:rsid w:val="00B42C99"/>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335"/>
    <w:rsid w:val="00B56691"/>
    <w:rsid w:val="00B569EE"/>
    <w:rsid w:val="00B56B46"/>
    <w:rsid w:val="00B5724E"/>
    <w:rsid w:val="00B57437"/>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4EC3"/>
    <w:rsid w:val="00B65685"/>
    <w:rsid w:val="00B65AA2"/>
    <w:rsid w:val="00B65BE1"/>
    <w:rsid w:val="00B65D5D"/>
    <w:rsid w:val="00B65DB8"/>
    <w:rsid w:val="00B664F8"/>
    <w:rsid w:val="00B666B4"/>
    <w:rsid w:val="00B66A47"/>
    <w:rsid w:val="00B66A64"/>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3DD"/>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875"/>
    <w:rsid w:val="00B93D8B"/>
    <w:rsid w:val="00B93FAB"/>
    <w:rsid w:val="00B94005"/>
    <w:rsid w:val="00B94034"/>
    <w:rsid w:val="00B9431C"/>
    <w:rsid w:val="00B945CD"/>
    <w:rsid w:val="00B94A65"/>
    <w:rsid w:val="00B94DB9"/>
    <w:rsid w:val="00B94E9F"/>
    <w:rsid w:val="00B95059"/>
    <w:rsid w:val="00B95098"/>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CA9"/>
    <w:rsid w:val="00BA1D96"/>
    <w:rsid w:val="00BA28A8"/>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81A"/>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347"/>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9E"/>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10"/>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5F"/>
    <w:rsid w:val="00BF7467"/>
    <w:rsid w:val="00BF7985"/>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55D"/>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3"/>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21B"/>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77C"/>
    <w:rsid w:val="00C63C1A"/>
    <w:rsid w:val="00C63EF5"/>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079"/>
    <w:rsid w:val="00C7575A"/>
    <w:rsid w:val="00C766CC"/>
    <w:rsid w:val="00C769C3"/>
    <w:rsid w:val="00C76EC0"/>
    <w:rsid w:val="00C77079"/>
    <w:rsid w:val="00C773BA"/>
    <w:rsid w:val="00C7752E"/>
    <w:rsid w:val="00C775AA"/>
    <w:rsid w:val="00C779B8"/>
    <w:rsid w:val="00C77AA3"/>
    <w:rsid w:val="00C77B3F"/>
    <w:rsid w:val="00C77EE6"/>
    <w:rsid w:val="00C8018E"/>
    <w:rsid w:val="00C806E9"/>
    <w:rsid w:val="00C80B32"/>
    <w:rsid w:val="00C8100B"/>
    <w:rsid w:val="00C81173"/>
    <w:rsid w:val="00C81621"/>
    <w:rsid w:val="00C821D5"/>
    <w:rsid w:val="00C82647"/>
    <w:rsid w:val="00C83104"/>
    <w:rsid w:val="00C83249"/>
    <w:rsid w:val="00C833FC"/>
    <w:rsid w:val="00C83843"/>
    <w:rsid w:val="00C83865"/>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3D82"/>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4D"/>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005"/>
    <w:rsid w:val="00CB71A6"/>
    <w:rsid w:val="00CB7305"/>
    <w:rsid w:val="00CB7552"/>
    <w:rsid w:val="00CB761D"/>
    <w:rsid w:val="00CB77EF"/>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CB6"/>
    <w:rsid w:val="00CE3D85"/>
    <w:rsid w:val="00CE4193"/>
    <w:rsid w:val="00CE428C"/>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2DC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83F"/>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50B"/>
    <w:rsid w:val="00D25B0B"/>
    <w:rsid w:val="00D25B6B"/>
    <w:rsid w:val="00D25DB0"/>
    <w:rsid w:val="00D25EF4"/>
    <w:rsid w:val="00D25FDD"/>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EE3"/>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B34"/>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C8E"/>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0C6"/>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8B"/>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B82"/>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11"/>
    <w:rsid w:val="00DA1E46"/>
    <w:rsid w:val="00DA246C"/>
    <w:rsid w:val="00DA2595"/>
    <w:rsid w:val="00DA26BC"/>
    <w:rsid w:val="00DA273E"/>
    <w:rsid w:val="00DA3092"/>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23F"/>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21A"/>
    <w:rsid w:val="00DB175A"/>
    <w:rsid w:val="00DB1896"/>
    <w:rsid w:val="00DB1975"/>
    <w:rsid w:val="00DB1BCF"/>
    <w:rsid w:val="00DB1D25"/>
    <w:rsid w:val="00DB2300"/>
    <w:rsid w:val="00DB2834"/>
    <w:rsid w:val="00DB2AB7"/>
    <w:rsid w:val="00DB2E71"/>
    <w:rsid w:val="00DB2E90"/>
    <w:rsid w:val="00DB3401"/>
    <w:rsid w:val="00DB37C4"/>
    <w:rsid w:val="00DB3935"/>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6DBA"/>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482"/>
    <w:rsid w:val="00DD5535"/>
    <w:rsid w:val="00DD5676"/>
    <w:rsid w:val="00DD5984"/>
    <w:rsid w:val="00DD5A2E"/>
    <w:rsid w:val="00DD5C35"/>
    <w:rsid w:val="00DD6039"/>
    <w:rsid w:val="00DD6A13"/>
    <w:rsid w:val="00DD6AC8"/>
    <w:rsid w:val="00DD7083"/>
    <w:rsid w:val="00DD70D1"/>
    <w:rsid w:val="00DD7283"/>
    <w:rsid w:val="00DD7A02"/>
    <w:rsid w:val="00DD7C3F"/>
    <w:rsid w:val="00DD7F1E"/>
    <w:rsid w:val="00DE002A"/>
    <w:rsid w:val="00DE024F"/>
    <w:rsid w:val="00DE0293"/>
    <w:rsid w:val="00DE084C"/>
    <w:rsid w:val="00DE0B73"/>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0F9F"/>
    <w:rsid w:val="00DF10BE"/>
    <w:rsid w:val="00DF156E"/>
    <w:rsid w:val="00DF1822"/>
    <w:rsid w:val="00DF1C97"/>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874"/>
    <w:rsid w:val="00DF494B"/>
    <w:rsid w:val="00DF4A89"/>
    <w:rsid w:val="00DF4AA2"/>
    <w:rsid w:val="00DF4F98"/>
    <w:rsid w:val="00DF5354"/>
    <w:rsid w:val="00DF5623"/>
    <w:rsid w:val="00DF575F"/>
    <w:rsid w:val="00DF599A"/>
    <w:rsid w:val="00DF5C8A"/>
    <w:rsid w:val="00DF5D51"/>
    <w:rsid w:val="00DF5F3E"/>
    <w:rsid w:val="00DF62D5"/>
    <w:rsid w:val="00DF649B"/>
    <w:rsid w:val="00DF68C6"/>
    <w:rsid w:val="00DF6A60"/>
    <w:rsid w:val="00DF6BE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26A"/>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575"/>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6F38"/>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8A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4D2"/>
    <w:rsid w:val="00E52832"/>
    <w:rsid w:val="00E528AA"/>
    <w:rsid w:val="00E52A18"/>
    <w:rsid w:val="00E52A2C"/>
    <w:rsid w:val="00E53027"/>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DE8"/>
    <w:rsid w:val="00E57E67"/>
    <w:rsid w:val="00E6057E"/>
    <w:rsid w:val="00E605BD"/>
    <w:rsid w:val="00E60686"/>
    <w:rsid w:val="00E610A6"/>
    <w:rsid w:val="00E611BE"/>
    <w:rsid w:val="00E61441"/>
    <w:rsid w:val="00E61597"/>
    <w:rsid w:val="00E61DC9"/>
    <w:rsid w:val="00E6216A"/>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708"/>
    <w:rsid w:val="00E64BDB"/>
    <w:rsid w:val="00E64E54"/>
    <w:rsid w:val="00E64FE3"/>
    <w:rsid w:val="00E64FF2"/>
    <w:rsid w:val="00E65268"/>
    <w:rsid w:val="00E654CB"/>
    <w:rsid w:val="00E65594"/>
    <w:rsid w:val="00E655BF"/>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796"/>
    <w:rsid w:val="00E71F3F"/>
    <w:rsid w:val="00E72498"/>
    <w:rsid w:val="00E72601"/>
    <w:rsid w:val="00E72602"/>
    <w:rsid w:val="00E7262D"/>
    <w:rsid w:val="00E726B1"/>
    <w:rsid w:val="00E72925"/>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6A33"/>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98A"/>
    <w:rsid w:val="00E83A58"/>
    <w:rsid w:val="00E84040"/>
    <w:rsid w:val="00E84211"/>
    <w:rsid w:val="00E84385"/>
    <w:rsid w:val="00E8445E"/>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2A3"/>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A3D"/>
    <w:rsid w:val="00EB0E06"/>
    <w:rsid w:val="00EB13E6"/>
    <w:rsid w:val="00EB1420"/>
    <w:rsid w:val="00EB150B"/>
    <w:rsid w:val="00EB17D7"/>
    <w:rsid w:val="00EB2650"/>
    <w:rsid w:val="00EB2C0A"/>
    <w:rsid w:val="00EB31F0"/>
    <w:rsid w:val="00EB33DD"/>
    <w:rsid w:val="00EB3444"/>
    <w:rsid w:val="00EB354E"/>
    <w:rsid w:val="00EB3B3D"/>
    <w:rsid w:val="00EB463A"/>
    <w:rsid w:val="00EB477F"/>
    <w:rsid w:val="00EB4847"/>
    <w:rsid w:val="00EB49C5"/>
    <w:rsid w:val="00EB4C86"/>
    <w:rsid w:val="00EB4CA7"/>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174"/>
    <w:rsid w:val="00EC1C71"/>
    <w:rsid w:val="00EC21F7"/>
    <w:rsid w:val="00EC2706"/>
    <w:rsid w:val="00EC2835"/>
    <w:rsid w:val="00EC2B55"/>
    <w:rsid w:val="00EC2C32"/>
    <w:rsid w:val="00EC2CAC"/>
    <w:rsid w:val="00EC2DD7"/>
    <w:rsid w:val="00EC2ED5"/>
    <w:rsid w:val="00EC2F28"/>
    <w:rsid w:val="00EC3290"/>
    <w:rsid w:val="00EC346F"/>
    <w:rsid w:val="00EC3921"/>
    <w:rsid w:val="00EC3B17"/>
    <w:rsid w:val="00EC3B28"/>
    <w:rsid w:val="00EC3F13"/>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D13"/>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4E8B"/>
    <w:rsid w:val="00ED50FA"/>
    <w:rsid w:val="00ED58D4"/>
    <w:rsid w:val="00ED5FC8"/>
    <w:rsid w:val="00ED67D6"/>
    <w:rsid w:val="00ED6839"/>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A99"/>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30"/>
    <w:rsid w:val="00F103E5"/>
    <w:rsid w:val="00F104B7"/>
    <w:rsid w:val="00F10561"/>
    <w:rsid w:val="00F105CB"/>
    <w:rsid w:val="00F10902"/>
    <w:rsid w:val="00F10AE5"/>
    <w:rsid w:val="00F11081"/>
    <w:rsid w:val="00F1122B"/>
    <w:rsid w:val="00F112D7"/>
    <w:rsid w:val="00F11EE5"/>
    <w:rsid w:val="00F1263C"/>
    <w:rsid w:val="00F126AE"/>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5B"/>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46"/>
    <w:rsid w:val="00F300AE"/>
    <w:rsid w:val="00F300FB"/>
    <w:rsid w:val="00F30478"/>
    <w:rsid w:val="00F30606"/>
    <w:rsid w:val="00F30963"/>
    <w:rsid w:val="00F30970"/>
    <w:rsid w:val="00F309B2"/>
    <w:rsid w:val="00F30D91"/>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799"/>
    <w:rsid w:val="00F4181E"/>
    <w:rsid w:val="00F418B4"/>
    <w:rsid w:val="00F41BCF"/>
    <w:rsid w:val="00F42104"/>
    <w:rsid w:val="00F425A7"/>
    <w:rsid w:val="00F42BE7"/>
    <w:rsid w:val="00F430F3"/>
    <w:rsid w:val="00F4355A"/>
    <w:rsid w:val="00F43922"/>
    <w:rsid w:val="00F43A57"/>
    <w:rsid w:val="00F43D51"/>
    <w:rsid w:val="00F43EFF"/>
    <w:rsid w:val="00F43FB4"/>
    <w:rsid w:val="00F44146"/>
    <w:rsid w:val="00F44397"/>
    <w:rsid w:val="00F44474"/>
    <w:rsid w:val="00F444DF"/>
    <w:rsid w:val="00F447BD"/>
    <w:rsid w:val="00F4495E"/>
    <w:rsid w:val="00F45543"/>
    <w:rsid w:val="00F45747"/>
    <w:rsid w:val="00F459E1"/>
    <w:rsid w:val="00F466AF"/>
    <w:rsid w:val="00F46AC6"/>
    <w:rsid w:val="00F4721D"/>
    <w:rsid w:val="00F4723D"/>
    <w:rsid w:val="00F475D5"/>
    <w:rsid w:val="00F47710"/>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465"/>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75B"/>
    <w:rsid w:val="00F75826"/>
    <w:rsid w:val="00F75C77"/>
    <w:rsid w:val="00F76078"/>
    <w:rsid w:val="00F76103"/>
    <w:rsid w:val="00F7612E"/>
    <w:rsid w:val="00F76581"/>
    <w:rsid w:val="00F76628"/>
    <w:rsid w:val="00F76754"/>
    <w:rsid w:val="00F767EC"/>
    <w:rsid w:val="00F76864"/>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0A"/>
    <w:rsid w:val="00F8475F"/>
    <w:rsid w:val="00F8495E"/>
    <w:rsid w:val="00F84B6D"/>
    <w:rsid w:val="00F84E4F"/>
    <w:rsid w:val="00F84EC7"/>
    <w:rsid w:val="00F851DB"/>
    <w:rsid w:val="00F85302"/>
    <w:rsid w:val="00F858AF"/>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E2F"/>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84B"/>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BF6"/>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5E8B"/>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CDA"/>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4F"/>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B17"/>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0E7D"/>
    <w:rsid w:val="00FF1068"/>
    <w:rsid w:val="00FF1098"/>
    <w:rsid w:val="00FF115F"/>
    <w:rsid w:val="00FF11A3"/>
    <w:rsid w:val="00FF1A35"/>
    <w:rsid w:val="00FF1AC0"/>
    <w:rsid w:val="00FF1C1F"/>
    <w:rsid w:val="00FF1C63"/>
    <w:rsid w:val="00FF2038"/>
    <w:rsid w:val="00FF2431"/>
    <w:rsid w:val="00FF25A3"/>
    <w:rsid w:val="00FF2694"/>
    <w:rsid w:val="00FF26D3"/>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Normal"/>
    <w:link w:val="THChar"/>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qFormat/>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qFormat/>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uiPriority w:val="22"/>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 w:type="paragraph" w:customStyle="1" w:styleId="Agreement">
    <w:name w:val="Agreement"/>
    <w:basedOn w:val="Normal"/>
    <w:next w:val="Doc-text2"/>
    <w:uiPriority w:val="99"/>
    <w:qFormat/>
    <w:rsid w:val="006E06DB"/>
    <w:pPr>
      <w:numPr>
        <w:numId w:val="15"/>
      </w:numPr>
      <w:spacing w:before="60" w:after="0"/>
    </w:pPr>
    <w:rPr>
      <w:rFonts w:ascii="Arial" w:hAnsi="Arial"/>
      <w:b/>
      <w:sz w:val="20"/>
      <w:szCs w:val="24"/>
      <w:lang w:eastAsia="en-GB"/>
    </w:rPr>
  </w:style>
  <w:style w:type="character" w:customStyle="1" w:styleId="TFChar">
    <w:name w:val="TF Char"/>
    <w:link w:val="TF"/>
    <w:qFormat/>
    <w:rsid w:val="00BF1310"/>
    <w:rPr>
      <w:rFonts w:ascii="Arial" w:hAnsi="Arial"/>
      <w:b/>
      <w:sz w:val="22"/>
      <w:lang w:val="en-GB" w:eastAsia="en-US"/>
    </w:rPr>
  </w:style>
  <w:style w:type="character" w:customStyle="1" w:styleId="THChar">
    <w:name w:val="TH Char"/>
    <w:link w:val="TH"/>
    <w:qFormat/>
    <w:rsid w:val="00820993"/>
    <w:rPr>
      <w:rFonts w:ascii="Arial" w:hAnsi="Arial"/>
      <w:b/>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3420617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4512555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2298246">
      <w:bodyDiv w:val="1"/>
      <w:marLeft w:val="0"/>
      <w:marRight w:val="0"/>
      <w:marTop w:val="0"/>
      <w:marBottom w:val="0"/>
      <w:divBdr>
        <w:top w:val="none" w:sz="0" w:space="0" w:color="auto"/>
        <w:left w:val="none" w:sz="0" w:space="0" w:color="auto"/>
        <w:bottom w:val="none" w:sz="0" w:space="0" w:color="auto"/>
        <w:right w:val="none" w:sz="0" w:space="0" w:color="auto"/>
      </w:divBdr>
    </w:div>
    <w:div w:id="1653440300">
      <w:bodyDiv w:val="1"/>
      <w:marLeft w:val="0"/>
      <w:marRight w:val="0"/>
      <w:marTop w:val="0"/>
      <w:marBottom w:val="0"/>
      <w:divBdr>
        <w:top w:val="none" w:sz="0" w:space="0" w:color="auto"/>
        <w:left w:val="none" w:sz="0" w:space="0" w:color="auto"/>
        <w:bottom w:val="none" w:sz="0" w:space="0" w:color="auto"/>
        <w:right w:val="none" w:sz="0" w:space="0" w:color="auto"/>
      </w:divBdr>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71391">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3E52D-10D4-454D-BBBB-FDC1C2A6E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717</TotalTime>
  <Pages>9</Pages>
  <Words>4214</Words>
  <Characters>24020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mshalash@futurewei.com</dc:creator>
  <cp:keywords>3GPP RAN2</cp:keywords>
  <cp:lastModifiedBy>Mazin Al-Shalash</cp:lastModifiedBy>
  <cp:revision>97</cp:revision>
  <cp:lastPrinted>2019-10-03T15:30:00Z</cp:lastPrinted>
  <dcterms:created xsi:type="dcterms:W3CDTF">2021-01-14T05:47:00Z</dcterms:created>
  <dcterms:modified xsi:type="dcterms:W3CDTF">2021-04-02T07:45:00Z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(3)mYE79mgBD0rvFUAIQz4Q5J8HMym7xeY/acz8+AR8eof1hl7UudQXy+hYnCPwSb0pQ5gIQCLC
2LYSTcPZwR70tZtXIaj9D/EX7Jg//Or78gweU56RNlBaqpKulLvxkLgUlNaXxOzQnsOz5BEW
WPbEHNTWxCo5afVy6oS/2sOzr+DUIUzPOIhluTRHuNX1HNOBGdlI0jKGG54qk16WJPTE/TC1
f74AH57D3r/Am3A0aI</vt:lpwstr>
  </property>
  <property fmtid="{D5CDD505-2E9C-101B-9397-08002B2CF9AE}" pid="34" name="_2015_ms_pID_725343_00">
    <vt:lpwstr>_2015_ms_pID_725343</vt:lpwstr>
  </property>
  <property fmtid="{D5CDD505-2E9C-101B-9397-08002B2CF9AE}" pid="35" name="_2015_ms_pID_7253431">
    <vt:lpwstr>YFszAcwjinycTIB6WpFp75Mg+/ej6KeP5tyAVG6XvECLixWYestyDX
gAwMZfnQM3Y8vdUI77gdYCBNCmrV87wSoC7J5qVWQx8P3umbdPWMAn39spYwtBt/5g3Dn8aQ
D24h5FEoNy77HwkitVaYxDvC+N/u+LgecTQMDr/FjQIC1L1rHVzUxsPvSWRb3LWXSMdItz+t
W9jOWIhLxY4yNNEjQtmaMVig3QUSV/ccA68R</vt:lpwstr>
  </property>
  <property fmtid="{D5CDD505-2E9C-101B-9397-08002B2CF9AE}" pid="36" name="_2015_ms_pID_7253431_00">
    <vt:lpwstr>_2015_ms_pID_7253431</vt:lpwstr>
  </property>
  <property fmtid="{D5CDD505-2E9C-101B-9397-08002B2CF9AE}" pid="37" name="_2015_ms_pID_7253432">
    <vt:lpwstr>fc5CxWiIuWZk1Z9kIjbGD9o7JWPcIuJonbdg
CKTTIeVDTNfY+r1Oi0cVrG8gvE+zMAUEqO+9UxRmsrDHhbs2CHw=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1596655202</vt:lpwstr>
  </property>
</Properties>
</file>